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021" w:rsidRPr="00B3105A" w:rsidRDefault="00434021" w:rsidP="00B3105A">
      <w:pPr>
        <w:ind w:left="6372"/>
        <w:jc w:val="center"/>
        <w:rPr>
          <w:sz w:val="28"/>
          <w:szCs w:val="28"/>
          <w:lang w:eastAsia="en-US"/>
        </w:rPr>
      </w:pPr>
      <w:r w:rsidRPr="00B3105A">
        <w:rPr>
          <w:sz w:val="28"/>
          <w:szCs w:val="28"/>
          <w:lang w:eastAsia="en-US"/>
        </w:rPr>
        <w:t>УТВЕРЖДЕН</w:t>
      </w:r>
    </w:p>
    <w:p w:rsidR="00434021" w:rsidRPr="00B3105A" w:rsidRDefault="00434021" w:rsidP="00B3105A">
      <w:pPr>
        <w:ind w:left="6372"/>
        <w:jc w:val="center"/>
        <w:rPr>
          <w:sz w:val="28"/>
          <w:szCs w:val="28"/>
          <w:lang w:eastAsia="en-US"/>
        </w:rPr>
      </w:pPr>
      <w:r w:rsidRPr="00B3105A">
        <w:rPr>
          <w:sz w:val="28"/>
          <w:szCs w:val="28"/>
          <w:lang w:eastAsia="en-US"/>
        </w:rPr>
        <w:t>Указом Президента</w:t>
      </w:r>
    </w:p>
    <w:p w:rsidR="00434021" w:rsidRPr="00B3105A" w:rsidRDefault="00434021" w:rsidP="00B3105A">
      <w:pPr>
        <w:ind w:left="6372"/>
        <w:jc w:val="center"/>
        <w:rPr>
          <w:sz w:val="28"/>
          <w:szCs w:val="28"/>
          <w:lang w:eastAsia="en-US"/>
        </w:rPr>
      </w:pPr>
      <w:r w:rsidRPr="00B3105A">
        <w:rPr>
          <w:sz w:val="28"/>
          <w:szCs w:val="28"/>
          <w:lang w:eastAsia="en-US"/>
        </w:rPr>
        <w:t>Республики Дагестан</w:t>
      </w:r>
    </w:p>
    <w:p w:rsidR="00434021" w:rsidRPr="00944D47" w:rsidRDefault="00434021" w:rsidP="00B3105A">
      <w:pPr>
        <w:jc w:val="right"/>
        <w:rPr>
          <w:bCs/>
          <w:sz w:val="28"/>
          <w:szCs w:val="28"/>
          <w:lang w:eastAsia="en-US"/>
        </w:rPr>
      </w:pPr>
      <w:r w:rsidRPr="00944D47">
        <w:rPr>
          <w:bCs/>
          <w:sz w:val="28"/>
          <w:szCs w:val="28"/>
          <w:lang w:eastAsia="en-US"/>
        </w:rPr>
        <w:t xml:space="preserve">от 12 апреля </w:t>
      </w:r>
      <w:smartTag w:uri="urn:schemas-microsoft-com:office:smarttags" w:element="metricconverter">
        <w:smartTagPr>
          <w:attr w:name="ProductID" w:val="2013 г"/>
        </w:smartTagPr>
        <w:r w:rsidRPr="00944D47">
          <w:rPr>
            <w:bCs/>
            <w:sz w:val="28"/>
            <w:szCs w:val="28"/>
            <w:lang w:eastAsia="en-US"/>
          </w:rPr>
          <w:t>2013 г</w:t>
        </w:r>
      </w:smartTag>
      <w:r w:rsidRPr="00944D47">
        <w:rPr>
          <w:bCs/>
          <w:sz w:val="28"/>
          <w:szCs w:val="28"/>
          <w:lang w:eastAsia="en-US"/>
        </w:rPr>
        <w:t>. № 120</w:t>
      </w:r>
    </w:p>
    <w:p w:rsidR="00434021" w:rsidRPr="00372E8E" w:rsidRDefault="00434021" w:rsidP="00B3105A">
      <w:pPr>
        <w:jc w:val="right"/>
        <w:rPr>
          <w:b/>
          <w:bCs/>
          <w:sz w:val="28"/>
          <w:szCs w:val="28"/>
          <w:lang w:eastAsia="en-US"/>
        </w:rPr>
      </w:pPr>
    </w:p>
    <w:p w:rsidR="00434021" w:rsidRDefault="00434021" w:rsidP="00B3105A">
      <w:pPr>
        <w:jc w:val="center"/>
        <w:rPr>
          <w:b/>
          <w:bCs/>
          <w:sz w:val="28"/>
          <w:szCs w:val="28"/>
          <w:lang w:eastAsia="en-US"/>
        </w:rPr>
      </w:pPr>
      <w:r w:rsidRPr="00B3105A">
        <w:rPr>
          <w:b/>
          <w:bCs/>
          <w:sz w:val="28"/>
          <w:szCs w:val="28"/>
          <w:lang w:eastAsia="en-US"/>
        </w:rPr>
        <w:t>С О С Т А В</w:t>
      </w:r>
    </w:p>
    <w:p w:rsidR="00434021" w:rsidRDefault="00434021" w:rsidP="000564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Совета</w:t>
      </w:r>
      <w:r w:rsidRPr="00803F79">
        <w:rPr>
          <w:b/>
          <w:sz w:val="28"/>
          <w:szCs w:val="28"/>
        </w:rPr>
        <w:t>при ПрезидентеРеспублики Дагестан</w:t>
      </w:r>
    </w:p>
    <w:p w:rsidR="00434021" w:rsidRPr="00803F79" w:rsidRDefault="00434021" w:rsidP="000564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803F79">
        <w:rPr>
          <w:b/>
          <w:sz w:val="28"/>
          <w:szCs w:val="28"/>
        </w:rPr>
        <w:t>о развитию физической культуры и спорта</w:t>
      </w:r>
    </w:p>
    <w:p w:rsidR="00434021" w:rsidRPr="00372E8E" w:rsidRDefault="00434021" w:rsidP="000D5B86">
      <w:pPr>
        <w:rPr>
          <w:b/>
          <w:sz w:val="28"/>
          <w:szCs w:val="28"/>
        </w:rPr>
      </w:pPr>
    </w:p>
    <w:tbl>
      <w:tblPr>
        <w:tblW w:w="10003" w:type="dxa"/>
        <w:tblInd w:w="-252" w:type="dxa"/>
        <w:tblLook w:val="00A0"/>
      </w:tblPr>
      <w:tblGrid>
        <w:gridCol w:w="4320"/>
        <w:gridCol w:w="540"/>
        <w:gridCol w:w="5143"/>
      </w:tblGrid>
      <w:tr w:rsidR="00434021" w:rsidRPr="005C04B8" w:rsidTr="00775B44">
        <w:tc>
          <w:tcPr>
            <w:tcW w:w="4320" w:type="dxa"/>
          </w:tcPr>
          <w:p w:rsidR="00434021" w:rsidRPr="00775B44" w:rsidRDefault="00434021" w:rsidP="00EF671C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Абдулатипов</w:t>
            </w:r>
          </w:p>
          <w:p w:rsidR="00434021" w:rsidRPr="00775B44" w:rsidRDefault="00434021" w:rsidP="00EF671C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Рамазан Гаджимурадович</w:t>
            </w:r>
          </w:p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775B44" w:rsidRDefault="00434021" w:rsidP="00775B44">
            <w:pPr>
              <w:jc w:val="both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временно исполняющий обязанности Президента Республики Дагестан (председатель Совета)</w:t>
            </w:r>
          </w:p>
          <w:p w:rsidR="00434021" w:rsidRPr="00775B44" w:rsidRDefault="00434021" w:rsidP="00775B44">
            <w:pPr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775B44">
            <w:pPr>
              <w:jc w:val="both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 xml:space="preserve">Гаджиев </w:t>
            </w:r>
          </w:p>
          <w:p w:rsidR="00434021" w:rsidRPr="00775B44" w:rsidRDefault="00434021" w:rsidP="00775B44">
            <w:pPr>
              <w:jc w:val="both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МагомедэминНурутдинович</w:t>
            </w:r>
          </w:p>
          <w:p w:rsidR="00434021" w:rsidRPr="00775B44" w:rsidRDefault="00434021" w:rsidP="00775B44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775B44" w:rsidRDefault="00434021" w:rsidP="00775B44">
            <w:pPr>
              <w:jc w:val="both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заместитель председателя Совета</w:t>
            </w:r>
          </w:p>
          <w:p w:rsidR="00434021" w:rsidRPr="00775B44" w:rsidRDefault="00434021" w:rsidP="00775B44">
            <w:pPr>
              <w:jc w:val="both"/>
              <w:rPr>
                <w:sz w:val="8"/>
                <w:szCs w:val="8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9B6280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 xml:space="preserve">Шахов </w:t>
            </w:r>
          </w:p>
          <w:p w:rsidR="00434021" w:rsidRPr="00775B44" w:rsidRDefault="00434021" w:rsidP="009B6280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ШахабасКурамагомедович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775B44" w:rsidRDefault="00434021" w:rsidP="00775B44">
            <w:pPr>
              <w:jc w:val="both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исполняющий обязанности Руково-дителя Администрации Президента и Правительства Республики Дагестан</w:t>
            </w:r>
          </w:p>
          <w:p w:rsidR="00434021" w:rsidRPr="00775B44" w:rsidRDefault="00434021" w:rsidP="00775B44">
            <w:pPr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EF671C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Карибов</w:t>
            </w:r>
          </w:p>
          <w:p w:rsidR="00434021" w:rsidRPr="00775B44" w:rsidRDefault="00434021" w:rsidP="00EF671C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Анатолий Шамсутдинович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775B44" w:rsidRDefault="00434021" w:rsidP="00775B44">
            <w:pPr>
              <w:jc w:val="both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исполняющий обязанности Первого заместителя Председателя Прави-тельства Республики Дагестан</w:t>
            </w:r>
          </w:p>
          <w:p w:rsidR="00434021" w:rsidRPr="00775B44" w:rsidRDefault="00434021" w:rsidP="00775B44">
            <w:pPr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840D48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Абрамкина</w:t>
            </w:r>
          </w:p>
          <w:p w:rsidR="00434021" w:rsidRPr="00775B44" w:rsidRDefault="00434021" w:rsidP="00840D48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Марина Владимировна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5C04B8" w:rsidRDefault="00434021" w:rsidP="00775B44">
            <w:pPr>
              <w:pStyle w:val="ConsPlusCell"/>
              <w:jc w:val="both"/>
            </w:pPr>
            <w:r w:rsidRPr="005C04B8">
              <w:t>председатель Комитета Народного Собрания Республик</w:t>
            </w:r>
            <w:r>
              <w:t>и</w:t>
            </w:r>
            <w:r w:rsidRPr="005C04B8">
              <w:t xml:space="preserve"> Дагестан по делам молодежи, спорту и туризму (по согласованию)</w:t>
            </w:r>
          </w:p>
          <w:p w:rsidR="00434021" w:rsidRPr="00775B44" w:rsidRDefault="00434021" w:rsidP="00775B44">
            <w:pPr>
              <w:pStyle w:val="ConsPlusCell"/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2B4432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 xml:space="preserve">Азизов </w:t>
            </w:r>
          </w:p>
          <w:p w:rsidR="00434021" w:rsidRPr="00775B44" w:rsidRDefault="00434021" w:rsidP="002B4432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МагомедфазилЗагидинович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775B44" w:rsidRDefault="00434021" w:rsidP="00775B44">
            <w:pPr>
              <w:jc w:val="both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исполняющий обязанности министра образования и науки Республики Дагестан</w:t>
            </w:r>
          </w:p>
          <w:p w:rsidR="00434021" w:rsidRPr="00775B44" w:rsidRDefault="00434021" w:rsidP="00775B44">
            <w:pPr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0618E8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Гамидов</w:t>
            </w:r>
          </w:p>
          <w:p w:rsidR="00434021" w:rsidRPr="00775B44" w:rsidRDefault="00434021" w:rsidP="000618E8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АбдусамадМустафаевич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775B44" w:rsidRDefault="00434021" w:rsidP="00775B44">
            <w:pPr>
              <w:jc w:val="both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исполняющий обязанности министра финансов Республики Дагестан, президент региональной общественной организации «Федерация спортивной борьбы Республики Дагестан»</w:t>
            </w:r>
          </w:p>
          <w:p w:rsidR="00434021" w:rsidRPr="00775B44" w:rsidRDefault="00434021" w:rsidP="00775B44">
            <w:pPr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775B44">
            <w:pPr>
              <w:jc w:val="both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 xml:space="preserve">Магомедов </w:t>
            </w:r>
          </w:p>
          <w:p w:rsidR="00434021" w:rsidRPr="00775B44" w:rsidRDefault="00434021" w:rsidP="00775B44">
            <w:pPr>
              <w:jc w:val="both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Магомед Юсупович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775B44" w:rsidRDefault="00434021" w:rsidP="00775B44">
            <w:pPr>
              <w:jc w:val="both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исполняющий обязанности министра по физической культуре и спорту Республики Дагестан</w:t>
            </w:r>
          </w:p>
          <w:p w:rsidR="00434021" w:rsidRPr="00775B44" w:rsidRDefault="00434021" w:rsidP="00775B44">
            <w:pPr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9A7143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 xml:space="preserve">Исаев </w:t>
            </w:r>
          </w:p>
          <w:p w:rsidR="00434021" w:rsidRPr="00775B44" w:rsidRDefault="00434021" w:rsidP="009A7143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Магомед Исаевич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775B44" w:rsidRDefault="00434021" w:rsidP="00775B44">
            <w:pPr>
              <w:jc w:val="both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исполняющий обязанности председателя Комитета по туризму Республики Дагестан</w:t>
            </w:r>
          </w:p>
          <w:p w:rsidR="00434021" w:rsidRPr="00775B44" w:rsidRDefault="00434021" w:rsidP="00775B44">
            <w:pPr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0618E8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Кахриманов</w:t>
            </w:r>
          </w:p>
          <w:p w:rsidR="00434021" w:rsidRPr="00775B44" w:rsidRDefault="00434021" w:rsidP="002B4432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ЗаурНариманович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775B44" w:rsidRDefault="00434021" w:rsidP="00775B44">
            <w:pPr>
              <w:jc w:val="both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исполняющий обязанности председателя Комитета по делам молодежи Республики Дагестан</w:t>
            </w:r>
          </w:p>
          <w:p w:rsidR="00434021" w:rsidRPr="00775B44" w:rsidRDefault="00434021" w:rsidP="00775B44">
            <w:pPr>
              <w:jc w:val="both"/>
              <w:rPr>
                <w:sz w:val="16"/>
                <w:szCs w:val="16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0618E8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Жабраилов</w:t>
            </w:r>
          </w:p>
          <w:p w:rsidR="00434021" w:rsidRPr="00775B44" w:rsidRDefault="00434021" w:rsidP="002B4432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ЭльмадиЗайнайдыевич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5C04B8" w:rsidRDefault="00434021" w:rsidP="00775B44">
            <w:pPr>
              <w:pStyle w:val="ConsPlusCell"/>
              <w:jc w:val="both"/>
            </w:pPr>
            <w:r w:rsidRPr="005C04B8">
              <w:t>директор федерального госуда</w:t>
            </w:r>
            <w:r>
              <w:t>-</w:t>
            </w:r>
            <w:r w:rsidRPr="005C04B8">
              <w:t>рственного</w:t>
            </w:r>
            <w:r>
              <w:t xml:space="preserve">бюджетного </w:t>
            </w:r>
            <w:r w:rsidRPr="005C04B8">
              <w:t>учреждения «Минмелиоводхоз</w:t>
            </w:r>
            <w:r>
              <w:t>РД</w:t>
            </w:r>
            <w:r w:rsidRPr="005C04B8">
              <w:t>», чемпион мира по вольной борьбе (по согласованию)</w:t>
            </w:r>
          </w:p>
          <w:p w:rsidR="00434021" w:rsidRPr="00775B44" w:rsidRDefault="00434021" w:rsidP="000618E8">
            <w:pPr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3B26C2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Муртазалиев</w:t>
            </w:r>
          </w:p>
          <w:p w:rsidR="00434021" w:rsidRPr="00775B44" w:rsidRDefault="00434021" w:rsidP="002B4432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СагидМагомедович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775B44" w:rsidRDefault="00434021" w:rsidP="00775B44">
            <w:pPr>
              <w:jc w:val="both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управляющий государственным учреждением – Отделением Пенсионного фонда Российской Федерации по Республике Дагестан, олимпийский чемпион по вольной борьбе (по согласованию)</w:t>
            </w:r>
          </w:p>
          <w:p w:rsidR="00434021" w:rsidRPr="00775B44" w:rsidRDefault="00434021" w:rsidP="00775B44">
            <w:pPr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A11AB6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Арацилов</w:t>
            </w:r>
          </w:p>
          <w:p w:rsidR="00434021" w:rsidRPr="00775B44" w:rsidRDefault="00434021" w:rsidP="00A11AB6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МагомедханСулейманович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5C04B8" w:rsidRDefault="00434021" w:rsidP="00775B44">
            <w:pPr>
              <w:pStyle w:val="ConsPlusCell"/>
              <w:jc w:val="both"/>
            </w:pPr>
            <w:r w:rsidRPr="005C04B8">
              <w:t>депутат Народного Собрания Республик</w:t>
            </w:r>
            <w:r>
              <w:t>и</w:t>
            </w:r>
            <w:r w:rsidRPr="005C04B8">
              <w:t xml:space="preserve"> Дагестан, чемпион мира по вольной больной борьбе (по согласованию)</w:t>
            </w:r>
          </w:p>
          <w:p w:rsidR="00434021" w:rsidRPr="00775B44" w:rsidRDefault="00434021" w:rsidP="00775B44">
            <w:pPr>
              <w:pStyle w:val="ConsPlusCell"/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0618E8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Будунов</w:t>
            </w:r>
          </w:p>
          <w:p w:rsidR="00434021" w:rsidRPr="00775B44" w:rsidRDefault="00434021" w:rsidP="002B4432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БудунХачабекович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5C04B8" w:rsidRDefault="00434021" w:rsidP="00775B44">
            <w:pPr>
              <w:pStyle w:val="ConsPlusCell"/>
              <w:jc w:val="both"/>
            </w:pPr>
            <w:r w:rsidRPr="005C04B8">
              <w:t xml:space="preserve">депутат Народного Собрания Республики Дагестан, президент </w:t>
            </w:r>
            <w:r>
              <w:t xml:space="preserve">общественной организации «Дагестанский </w:t>
            </w:r>
            <w:r w:rsidRPr="005C04B8">
              <w:t>футбольн</w:t>
            </w:r>
            <w:r>
              <w:t>ый</w:t>
            </w:r>
            <w:r w:rsidRPr="005C04B8">
              <w:t xml:space="preserve"> союз</w:t>
            </w:r>
            <w:r>
              <w:t>»</w:t>
            </w:r>
            <w:r w:rsidRPr="005C04B8">
              <w:t xml:space="preserve"> (по согласованию)</w:t>
            </w:r>
          </w:p>
          <w:p w:rsidR="00434021" w:rsidRPr="00775B44" w:rsidRDefault="00434021" w:rsidP="00775B44">
            <w:pPr>
              <w:pStyle w:val="ConsPlusCell"/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0618E8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Шанавазов</w:t>
            </w:r>
          </w:p>
          <w:p w:rsidR="00434021" w:rsidRPr="00775B44" w:rsidRDefault="00434021" w:rsidP="00775B44">
            <w:pPr>
              <w:ind w:right="-288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НурмагомедМагомедсаидович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5C04B8" w:rsidRDefault="00434021" w:rsidP="00775B44">
            <w:pPr>
              <w:pStyle w:val="ConsPlusCell"/>
              <w:jc w:val="both"/>
            </w:pPr>
            <w:r w:rsidRPr="005C04B8">
              <w:t>депутат Народного Собрания Республик</w:t>
            </w:r>
            <w:r>
              <w:t>и</w:t>
            </w:r>
            <w:r w:rsidRPr="005C04B8">
              <w:t xml:space="preserve"> Дагестан, призер </w:t>
            </w:r>
            <w:r>
              <w:t>о</w:t>
            </w:r>
            <w:r w:rsidRPr="005C04B8">
              <w:t>лимпийских игр по боксу (по согласованию)</w:t>
            </w:r>
          </w:p>
          <w:p w:rsidR="00434021" w:rsidRPr="00775B44" w:rsidRDefault="00434021" w:rsidP="00775B44">
            <w:pPr>
              <w:pStyle w:val="ConsPlusCell"/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F43C96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 xml:space="preserve">Ахмедов </w:t>
            </w:r>
          </w:p>
          <w:p w:rsidR="00434021" w:rsidRPr="00775B44" w:rsidRDefault="00434021" w:rsidP="00385CDF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ФаридЗагидинович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5C04B8" w:rsidRDefault="00434021" w:rsidP="00775B44">
            <w:pPr>
              <w:pStyle w:val="ConsPlusCell"/>
              <w:jc w:val="both"/>
            </w:pPr>
            <w:r w:rsidRPr="005C04B8">
              <w:t>глава муниципального образования «Магарамкентский район» (по согласованию)</w:t>
            </w:r>
          </w:p>
          <w:p w:rsidR="00434021" w:rsidRPr="00775B44" w:rsidRDefault="00434021" w:rsidP="00775B44">
            <w:pPr>
              <w:pStyle w:val="ConsPlusCell"/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6F5D66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 xml:space="preserve">Магомедов </w:t>
            </w:r>
          </w:p>
          <w:p w:rsidR="00434021" w:rsidRPr="00775B44" w:rsidRDefault="00434021" w:rsidP="006F5D66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МагомедгаджиМеджидович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5C04B8" w:rsidRDefault="00434021" w:rsidP="00775B44">
            <w:pPr>
              <w:pStyle w:val="ConsPlusCell"/>
              <w:jc w:val="both"/>
            </w:pPr>
            <w:r w:rsidRPr="005C04B8">
              <w:t>глава муниципального образования «Левашинский район» (по согласованию)</w:t>
            </w:r>
          </w:p>
          <w:p w:rsidR="00434021" w:rsidRPr="00775B44" w:rsidRDefault="00434021" w:rsidP="00775B44">
            <w:pPr>
              <w:pStyle w:val="ConsPlusCell"/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206D22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Умаханов</w:t>
            </w:r>
          </w:p>
          <w:p w:rsidR="00434021" w:rsidRPr="00775B44" w:rsidRDefault="00434021" w:rsidP="00206D22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СайгидпашаДарбишевич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5C04B8" w:rsidRDefault="00434021" w:rsidP="00775B44">
            <w:pPr>
              <w:pStyle w:val="ConsPlusCell"/>
              <w:jc w:val="both"/>
            </w:pPr>
            <w:r w:rsidRPr="005C04B8">
              <w:t>глава муниципального образования «город Хасавюрт» (по согласованию)</w:t>
            </w:r>
          </w:p>
          <w:p w:rsidR="00434021" w:rsidRPr="00775B44" w:rsidRDefault="00434021" w:rsidP="00775B44">
            <w:pPr>
              <w:pStyle w:val="ConsPlusCell"/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3D51A5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 xml:space="preserve">Паламарчук </w:t>
            </w:r>
          </w:p>
          <w:p w:rsidR="00434021" w:rsidRPr="00775B44" w:rsidRDefault="00434021" w:rsidP="003D51A5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Вячеслав Степанович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5C04B8" w:rsidRDefault="00434021" w:rsidP="00775B44">
            <w:pPr>
              <w:pStyle w:val="ConsPlusCell"/>
              <w:jc w:val="both"/>
            </w:pPr>
            <w:r w:rsidRPr="005C04B8">
              <w:t>глава муниципального образования «город Кизляр» (по согласованию)</w:t>
            </w:r>
          </w:p>
          <w:p w:rsidR="00434021" w:rsidRPr="00775B44" w:rsidRDefault="00434021" w:rsidP="00775B44">
            <w:pPr>
              <w:pStyle w:val="ConsPlusCell"/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CC7153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 xml:space="preserve">Портнягина </w:t>
            </w:r>
          </w:p>
          <w:p w:rsidR="00434021" w:rsidRPr="00775B44" w:rsidRDefault="00434021" w:rsidP="00CC7153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Ольга Ивановна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5C04B8" w:rsidRDefault="00434021" w:rsidP="00775B44">
            <w:pPr>
              <w:pStyle w:val="ConsPlusCell"/>
              <w:jc w:val="both"/>
            </w:pPr>
            <w:r w:rsidRPr="005C04B8">
              <w:t>заместитель главы администрации муниципального образования «город Махачкала» (по согласованию)</w:t>
            </w:r>
          </w:p>
          <w:p w:rsidR="00434021" w:rsidRPr="00775B44" w:rsidRDefault="00434021" w:rsidP="00775B44">
            <w:pPr>
              <w:pStyle w:val="ConsPlusCell"/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0618E8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Исмаилов</w:t>
            </w:r>
          </w:p>
          <w:p w:rsidR="00434021" w:rsidRPr="00775B44" w:rsidRDefault="00434021" w:rsidP="00324390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ТагирАбдурашидович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5C04B8" w:rsidRDefault="00434021" w:rsidP="00775B44">
            <w:pPr>
              <w:pStyle w:val="ConsPlusCell"/>
              <w:jc w:val="both"/>
            </w:pPr>
            <w:r w:rsidRPr="005C04B8">
              <w:t>ректор федерального государственного бюджетного образовательного учрежде-ния высшего профессионального образования «</w:t>
            </w:r>
            <w:r>
              <w:t>Д</w:t>
            </w:r>
            <w:r w:rsidRPr="005C04B8">
              <w:t>агестанский государстве-нный технический университет», председатель Совета ректоров высших учебных заведений Республики Дагестан (по согласованию)</w:t>
            </w:r>
          </w:p>
          <w:p w:rsidR="00434021" w:rsidRPr="00775B44" w:rsidRDefault="00434021" w:rsidP="00775B44">
            <w:pPr>
              <w:pStyle w:val="ConsPlusCell"/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0618E8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 xml:space="preserve">Гасанов </w:t>
            </w:r>
          </w:p>
          <w:p w:rsidR="00434021" w:rsidRPr="00775B44" w:rsidRDefault="00434021" w:rsidP="00324390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Сафин Магомедович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5C04B8" w:rsidRDefault="00434021" w:rsidP="00775B44">
            <w:pPr>
              <w:pStyle w:val="ConsPlusCell"/>
              <w:jc w:val="both"/>
            </w:pPr>
            <w:r w:rsidRPr="005C04B8">
              <w:t xml:space="preserve">директор государственного </w:t>
            </w:r>
            <w:r>
              <w:t xml:space="preserve">бюджетного </w:t>
            </w:r>
            <w:r w:rsidRPr="005C04B8">
              <w:t xml:space="preserve">образовательного учреждения среднего профессионального образования </w:t>
            </w:r>
            <w:r>
              <w:t>«</w:t>
            </w:r>
            <w:r w:rsidRPr="005C04B8">
              <w:t>Махачкалинский автомобильно-дорожный колледж»</w:t>
            </w:r>
            <w:r>
              <w:t xml:space="preserve"> (по согласованию)</w:t>
            </w:r>
          </w:p>
          <w:p w:rsidR="00434021" w:rsidRPr="00775B44" w:rsidRDefault="00434021" w:rsidP="00775B44">
            <w:pPr>
              <w:pStyle w:val="ConsPlusCell"/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0618E8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 xml:space="preserve">Мансуров </w:t>
            </w:r>
          </w:p>
          <w:p w:rsidR="00434021" w:rsidRPr="00775B44" w:rsidRDefault="00434021" w:rsidP="00324390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ТагирМухтарович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5C04B8" w:rsidRDefault="00434021" w:rsidP="00775B44">
            <w:pPr>
              <w:pStyle w:val="ConsPlusCell"/>
              <w:jc w:val="both"/>
            </w:pPr>
            <w:r>
              <w:t xml:space="preserve">заведующий кафедрой </w:t>
            </w:r>
            <w:r w:rsidRPr="005C04B8">
              <w:t xml:space="preserve">федерального государственного </w:t>
            </w:r>
            <w:r>
              <w:t xml:space="preserve">бюджетного </w:t>
            </w:r>
            <w:r w:rsidRPr="005C04B8">
              <w:t>образова</w:t>
            </w:r>
            <w:r>
              <w:t>-</w:t>
            </w:r>
            <w:r w:rsidRPr="005C04B8">
              <w:t>тельного учреждения высшего профе</w:t>
            </w:r>
            <w:r>
              <w:t>-</w:t>
            </w:r>
            <w:r w:rsidRPr="005C04B8">
              <w:t>ссионального образования «Дагеста</w:t>
            </w:r>
            <w:r>
              <w:t>-</w:t>
            </w:r>
            <w:r w:rsidRPr="005C04B8">
              <w:t>нский государственный педагогический университет» (секретарь Совета) (по согласованию)</w:t>
            </w:r>
          </w:p>
          <w:p w:rsidR="00434021" w:rsidRPr="00775B44" w:rsidRDefault="00434021" w:rsidP="00775B44">
            <w:pPr>
              <w:pStyle w:val="ConsPlusCell"/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0618E8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Абдулбеков</w:t>
            </w:r>
          </w:p>
          <w:p w:rsidR="00434021" w:rsidRPr="00775B44" w:rsidRDefault="00434021" w:rsidP="000618E8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ЗагалавАбдулбекович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5C04B8" w:rsidRDefault="00434021" w:rsidP="00775B44">
            <w:pPr>
              <w:pStyle w:val="ConsPlusCell"/>
              <w:jc w:val="both"/>
            </w:pPr>
            <w:r>
              <w:t>з</w:t>
            </w:r>
            <w:r w:rsidRPr="005C04B8">
              <w:t>аместитель председателя общественно-государственного объединения физкультурно-спортивного общества «Динамо»</w:t>
            </w:r>
            <w:r>
              <w:t xml:space="preserve"> Республики Дагестан</w:t>
            </w:r>
            <w:r w:rsidRPr="005C04B8">
              <w:t>, олимпийский чемпион по вольной борьбе (по согласованию)</w:t>
            </w:r>
          </w:p>
          <w:p w:rsidR="00434021" w:rsidRPr="00775B44" w:rsidRDefault="00434021" w:rsidP="00775B44">
            <w:pPr>
              <w:pStyle w:val="ConsPlusCell"/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0618E8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Гайдарбеков</w:t>
            </w:r>
          </w:p>
          <w:p w:rsidR="00434021" w:rsidRPr="00775B44" w:rsidRDefault="00434021" w:rsidP="00324390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ГайдарбекАбдулаевич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5C04B8" w:rsidRDefault="00434021" w:rsidP="00775B44">
            <w:pPr>
              <w:pStyle w:val="ConsPlusCell"/>
              <w:jc w:val="both"/>
            </w:pPr>
            <w:r w:rsidRPr="005C04B8">
              <w:t>государственный тренер Российской Федерации по боксу в Республике Дагестан, олимпийский чемпион по боксу (по согласованию)</w:t>
            </w:r>
          </w:p>
          <w:p w:rsidR="00434021" w:rsidRPr="00775B44" w:rsidRDefault="00434021" w:rsidP="00775B44">
            <w:pPr>
              <w:pStyle w:val="ConsPlusCell"/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0618E8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Муртазалиев</w:t>
            </w:r>
          </w:p>
          <w:p w:rsidR="00434021" w:rsidRPr="00775B44" w:rsidRDefault="00434021" w:rsidP="00324390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Омар Муртазалиевич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5C04B8" w:rsidRDefault="00434021" w:rsidP="00775B44">
            <w:pPr>
              <w:pStyle w:val="ConsPlusCell"/>
              <w:jc w:val="both"/>
            </w:pPr>
            <w:r w:rsidRPr="005C04B8">
              <w:t xml:space="preserve">президент </w:t>
            </w:r>
            <w:r>
              <w:t>общественной региональной организации «Дагестанская ф</w:t>
            </w:r>
            <w:r w:rsidRPr="005C04B8">
              <w:t>едераци</w:t>
            </w:r>
            <w:r>
              <w:t>я</w:t>
            </w:r>
            <w:r w:rsidRPr="005C04B8">
              <w:t xml:space="preserve"> легкой атлетики</w:t>
            </w:r>
            <w:r>
              <w:t>»</w:t>
            </w:r>
            <w:r w:rsidRPr="005C04B8">
              <w:t xml:space="preserve"> (по согласованию)</w:t>
            </w:r>
          </w:p>
          <w:p w:rsidR="00434021" w:rsidRPr="00775B44" w:rsidRDefault="00434021" w:rsidP="00775B44">
            <w:pPr>
              <w:pStyle w:val="ConsPlusCell"/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0618E8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Абушев</w:t>
            </w:r>
          </w:p>
          <w:p w:rsidR="00434021" w:rsidRPr="00775B44" w:rsidRDefault="00434021" w:rsidP="00372E8E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МагомедгасанМингажутдинович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5C04B8" w:rsidRDefault="00434021" w:rsidP="00775B44">
            <w:pPr>
              <w:pStyle w:val="ConsPlusCell"/>
              <w:jc w:val="both"/>
            </w:pPr>
            <w:r>
              <w:t>о</w:t>
            </w:r>
            <w:r w:rsidRPr="005C04B8">
              <w:t>лимпийский чемпион по вольной борьбе (по согласованию)</w:t>
            </w:r>
          </w:p>
          <w:p w:rsidR="00434021" w:rsidRPr="00775B44" w:rsidRDefault="00434021" w:rsidP="00775B44">
            <w:pPr>
              <w:pStyle w:val="ConsPlusCell"/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0618E8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 xml:space="preserve">Ибрагимов </w:t>
            </w:r>
          </w:p>
          <w:p w:rsidR="00434021" w:rsidRPr="00775B44" w:rsidRDefault="00434021" w:rsidP="00372E8E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СултанахмедМагомедсалихович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5C04B8" w:rsidRDefault="00434021" w:rsidP="00775B44">
            <w:pPr>
              <w:pStyle w:val="ConsPlusCell"/>
              <w:jc w:val="both"/>
            </w:pPr>
            <w:r w:rsidRPr="005C04B8">
              <w:t>чемпион мира по боксу среди профессионалов (по согласованию)</w:t>
            </w:r>
          </w:p>
          <w:p w:rsidR="00434021" w:rsidRPr="00775B44" w:rsidRDefault="00434021" w:rsidP="00775B44">
            <w:pPr>
              <w:pStyle w:val="ConsPlusCell"/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0618E8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Курамагомедов</w:t>
            </w:r>
          </w:p>
          <w:p w:rsidR="00434021" w:rsidRPr="00775B44" w:rsidRDefault="00434021" w:rsidP="00372E8E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КурамагомедШарипович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Default="00434021" w:rsidP="00775B44">
            <w:pPr>
              <w:pStyle w:val="ConsPlusCell"/>
              <w:jc w:val="both"/>
            </w:pPr>
            <w:r>
              <w:t>чемпион мира по вольной борьбе (по согласованию)</w:t>
            </w:r>
          </w:p>
          <w:p w:rsidR="00434021" w:rsidRPr="00775B44" w:rsidRDefault="00434021" w:rsidP="00775B44">
            <w:pPr>
              <w:pStyle w:val="ConsPlusCell"/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0618E8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 xml:space="preserve">Магомедов </w:t>
            </w:r>
          </w:p>
          <w:p w:rsidR="00434021" w:rsidRPr="00775B44" w:rsidRDefault="00434021" w:rsidP="000136CE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ХаджимурадСайгидмагомедович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  <w:lang w:val="en-US"/>
              </w:rPr>
            </w:pPr>
            <w:r w:rsidRPr="00775B44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5143" w:type="dxa"/>
          </w:tcPr>
          <w:p w:rsidR="00434021" w:rsidRPr="005C04B8" w:rsidRDefault="00434021" w:rsidP="00775B44">
            <w:pPr>
              <w:pStyle w:val="ConsPlusCell"/>
              <w:jc w:val="both"/>
            </w:pPr>
            <w:r w:rsidRPr="005C04B8">
              <w:t>олимпийский чемпион по вольной борьбе (по согласованию)</w:t>
            </w:r>
          </w:p>
          <w:p w:rsidR="00434021" w:rsidRPr="00775B44" w:rsidRDefault="00434021" w:rsidP="00775B44">
            <w:pPr>
              <w:pStyle w:val="ConsPlusCell"/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0618E8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Мурадов</w:t>
            </w:r>
          </w:p>
          <w:p w:rsidR="00434021" w:rsidRPr="00775B44" w:rsidRDefault="00434021" w:rsidP="00372E8E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ШирваниГаджикурбанович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Default="00434021" w:rsidP="00775B44">
            <w:pPr>
              <w:pStyle w:val="ConsPlusCell"/>
              <w:jc w:val="both"/>
            </w:pPr>
            <w:r w:rsidRPr="005C04B8">
              <w:t>олимпийский чемпион по вольной борьбе (по согласованию)</w:t>
            </w:r>
          </w:p>
          <w:p w:rsidR="00434021" w:rsidRPr="005C04B8" w:rsidRDefault="00434021" w:rsidP="00775B44">
            <w:pPr>
              <w:pStyle w:val="ConsPlusCell"/>
              <w:jc w:val="both"/>
            </w:pPr>
          </w:p>
          <w:p w:rsidR="00434021" w:rsidRPr="00775B44" w:rsidRDefault="00434021" w:rsidP="00775B44">
            <w:pPr>
              <w:pStyle w:val="ConsPlusCell"/>
              <w:jc w:val="both"/>
              <w:rPr>
                <w:sz w:val="12"/>
                <w:szCs w:val="12"/>
              </w:rPr>
            </w:pPr>
          </w:p>
        </w:tc>
      </w:tr>
      <w:tr w:rsidR="00434021" w:rsidRPr="0073472F" w:rsidTr="00775B44">
        <w:tc>
          <w:tcPr>
            <w:tcW w:w="4320" w:type="dxa"/>
          </w:tcPr>
          <w:p w:rsidR="00434021" w:rsidRPr="00775B44" w:rsidRDefault="00434021" w:rsidP="00372E8E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Юмин</w:t>
            </w:r>
          </w:p>
          <w:p w:rsidR="00434021" w:rsidRPr="00775B44" w:rsidRDefault="00434021" w:rsidP="00372E8E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Владимир Сергеевич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  <w:lang w:val="en-US"/>
              </w:rPr>
            </w:pPr>
            <w:r w:rsidRPr="00775B44">
              <w:rPr>
                <w:sz w:val="28"/>
                <w:szCs w:val="28"/>
                <w:lang w:val="en-US"/>
              </w:rPr>
              <w:t>–</w:t>
            </w:r>
          </w:p>
        </w:tc>
        <w:tc>
          <w:tcPr>
            <w:tcW w:w="5143" w:type="dxa"/>
          </w:tcPr>
          <w:p w:rsidR="00434021" w:rsidRDefault="00434021" w:rsidP="00775B44">
            <w:pPr>
              <w:pStyle w:val="ConsPlusCell"/>
              <w:jc w:val="both"/>
            </w:pPr>
            <w:r>
              <w:t>олимпийский чемпион по вольной борьбе (по согласованию)</w:t>
            </w:r>
          </w:p>
          <w:p w:rsidR="00434021" w:rsidRPr="00775B44" w:rsidRDefault="00434021" w:rsidP="00775B44">
            <w:pPr>
              <w:pStyle w:val="ConsPlusCell"/>
              <w:jc w:val="both"/>
              <w:rPr>
                <w:sz w:val="16"/>
                <w:szCs w:val="16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0618E8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 xml:space="preserve">Курбанов </w:t>
            </w:r>
          </w:p>
          <w:p w:rsidR="00434021" w:rsidRPr="00775B44" w:rsidRDefault="00434021" w:rsidP="00236667">
            <w:pPr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ШахбанГамзатович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Default="00434021" w:rsidP="00775B44">
            <w:pPr>
              <w:pStyle w:val="ConsPlusCell"/>
              <w:jc w:val="both"/>
            </w:pPr>
            <w:r>
              <w:t>б</w:t>
            </w:r>
            <w:r w:rsidRPr="005C04B8">
              <w:t>ронзовый призер Паралимпийских игр (по согласованию)</w:t>
            </w:r>
          </w:p>
          <w:p w:rsidR="00434021" w:rsidRPr="00775B44" w:rsidRDefault="00434021" w:rsidP="00775B44">
            <w:pPr>
              <w:pStyle w:val="ConsPlusCell"/>
              <w:jc w:val="both"/>
              <w:rPr>
                <w:sz w:val="12"/>
                <w:szCs w:val="12"/>
              </w:rPr>
            </w:pPr>
          </w:p>
        </w:tc>
      </w:tr>
      <w:tr w:rsidR="00434021" w:rsidRPr="005C04B8" w:rsidTr="00775B44">
        <w:tc>
          <w:tcPr>
            <w:tcW w:w="4320" w:type="dxa"/>
          </w:tcPr>
          <w:p w:rsidR="00434021" w:rsidRPr="00775B44" w:rsidRDefault="00434021" w:rsidP="00775B44">
            <w:pPr>
              <w:jc w:val="both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Атаев</w:t>
            </w:r>
          </w:p>
          <w:p w:rsidR="00434021" w:rsidRPr="00775B44" w:rsidRDefault="00434021" w:rsidP="00775B44">
            <w:pPr>
              <w:jc w:val="both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КочакайАтавович</w:t>
            </w:r>
          </w:p>
        </w:tc>
        <w:tc>
          <w:tcPr>
            <w:tcW w:w="540" w:type="dxa"/>
          </w:tcPr>
          <w:p w:rsidR="00434021" w:rsidRPr="00775B44" w:rsidRDefault="00434021" w:rsidP="00775B44">
            <w:pPr>
              <w:jc w:val="center"/>
              <w:rPr>
                <w:sz w:val="28"/>
                <w:szCs w:val="28"/>
              </w:rPr>
            </w:pPr>
            <w:r w:rsidRPr="00775B44">
              <w:rPr>
                <w:sz w:val="28"/>
                <w:szCs w:val="28"/>
              </w:rPr>
              <w:t>–</w:t>
            </w:r>
          </w:p>
        </w:tc>
        <w:tc>
          <w:tcPr>
            <w:tcW w:w="5143" w:type="dxa"/>
          </w:tcPr>
          <w:p w:rsidR="00434021" w:rsidRPr="00775B44" w:rsidRDefault="00434021" w:rsidP="00775B44">
            <w:pPr>
              <w:jc w:val="both"/>
              <w:rPr>
                <w:sz w:val="8"/>
                <w:szCs w:val="8"/>
              </w:rPr>
            </w:pPr>
            <w:r w:rsidRPr="00775B44">
              <w:rPr>
                <w:sz w:val="28"/>
                <w:szCs w:val="28"/>
              </w:rPr>
              <w:t>председательДагестанской региона-льной общественной организации инвалидов физкультурно-спортивного клуба по баскетболу «Скала» (по согласованию)</w:t>
            </w:r>
            <w:bookmarkStart w:id="0" w:name="_GoBack"/>
            <w:bookmarkEnd w:id="0"/>
          </w:p>
        </w:tc>
      </w:tr>
    </w:tbl>
    <w:p w:rsidR="00434021" w:rsidRDefault="00434021" w:rsidP="002E5BA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</w:t>
      </w:r>
    </w:p>
    <w:p w:rsidR="00434021" w:rsidRDefault="00434021" w:rsidP="00EF671C">
      <w:pPr>
        <w:ind w:firstLine="709"/>
        <w:jc w:val="both"/>
        <w:rPr>
          <w:sz w:val="28"/>
          <w:szCs w:val="28"/>
        </w:rPr>
      </w:pPr>
    </w:p>
    <w:p w:rsidR="00434021" w:rsidRDefault="00434021" w:rsidP="00EF671C">
      <w:pPr>
        <w:ind w:firstLine="709"/>
        <w:jc w:val="both"/>
        <w:rPr>
          <w:sz w:val="28"/>
          <w:szCs w:val="28"/>
        </w:rPr>
      </w:pPr>
    </w:p>
    <w:p w:rsidR="00434021" w:rsidRDefault="00434021" w:rsidP="00EF671C">
      <w:pPr>
        <w:ind w:firstLine="709"/>
        <w:jc w:val="both"/>
        <w:rPr>
          <w:sz w:val="28"/>
          <w:szCs w:val="28"/>
        </w:rPr>
      </w:pPr>
    </w:p>
    <w:p w:rsidR="00434021" w:rsidRDefault="00434021" w:rsidP="00EF671C">
      <w:pPr>
        <w:ind w:firstLine="709"/>
        <w:jc w:val="both"/>
        <w:rPr>
          <w:sz w:val="28"/>
          <w:szCs w:val="28"/>
        </w:rPr>
      </w:pPr>
    </w:p>
    <w:p w:rsidR="00434021" w:rsidRDefault="00434021" w:rsidP="00EF671C">
      <w:pPr>
        <w:ind w:firstLine="709"/>
        <w:jc w:val="both"/>
        <w:rPr>
          <w:sz w:val="28"/>
          <w:szCs w:val="28"/>
        </w:rPr>
      </w:pPr>
    </w:p>
    <w:p w:rsidR="00434021" w:rsidRDefault="00434021" w:rsidP="00EF671C">
      <w:pPr>
        <w:ind w:firstLine="709"/>
        <w:jc w:val="both"/>
        <w:rPr>
          <w:sz w:val="28"/>
          <w:szCs w:val="28"/>
        </w:rPr>
      </w:pPr>
    </w:p>
    <w:p w:rsidR="00434021" w:rsidRDefault="00434021" w:rsidP="00EF671C">
      <w:pPr>
        <w:ind w:firstLine="709"/>
        <w:jc w:val="both"/>
        <w:rPr>
          <w:sz w:val="28"/>
          <w:szCs w:val="28"/>
        </w:rPr>
      </w:pPr>
    </w:p>
    <w:p w:rsidR="00434021" w:rsidRDefault="00434021" w:rsidP="00EF671C">
      <w:pPr>
        <w:ind w:firstLine="709"/>
        <w:jc w:val="both"/>
        <w:rPr>
          <w:sz w:val="28"/>
          <w:szCs w:val="28"/>
        </w:rPr>
      </w:pPr>
    </w:p>
    <w:p w:rsidR="00434021" w:rsidRDefault="00434021" w:rsidP="00EF671C">
      <w:pPr>
        <w:ind w:firstLine="709"/>
        <w:jc w:val="both"/>
        <w:rPr>
          <w:sz w:val="28"/>
          <w:szCs w:val="28"/>
        </w:rPr>
      </w:pPr>
    </w:p>
    <w:p w:rsidR="00434021" w:rsidRDefault="00434021" w:rsidP="00EF671C">
      <w:pPr>
        <w:ind w:firstLine="709"/>
        <w:jc w:val="both"/>
        <w:rPr>
          <w:sz w:val="28"/>
          <w:szCs w:val="28"/>
        </w:rPr>
      </w:pPr>
    </w:p>
    <w:p w:rsidR="00434021" w:rsidRDefault="00434021" w:rsidP="00EF671C">
      <w:pPr>
        <w:ind w:firstLine="709"/>
        <w:jc w:val="both"/>
        <w:rPr>
          <w:sz w:val="28"/>
          <w:szCs w:val="28"/>
        </w:rPr>
      </w:pPr>
    </w:p>
    <w:p w:rsidR="00434021" w:rsidRPr="0080031F" w:rsidRDefault="00434021" w:rsidP="00EF671C">
      <w:pPr>
        <w:ind w:firstLine="709"/>
        <w:jc w:val="both"/>
        <w:rPr>
          <w:sz w:val="16"/>
          <w:szCs w:val="16"/>
        </w:rPr>
      </w:pPr>
      <w:r w:rsidRPr="0080031F">
        <w:rPr>
          <w:sz w:val="16"/>
          <w:szCs w:val="16"/>
        </w:rPr>
        <w:t>Прил1</w:t>
      </w:r>
    </w:p>
    <w:sectPr w:rsidR="00434021" w:rsidRPr="0080031F" w:rsidSect="005C36F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021" w:rsidRDefault="00434021" w:rsidP="0044459A">
      <w:r>
        <w:separator/>
      </w:r>
    </w:p>
  </w:endnote>
  <w:endnote w:type="continuationSeparator" w:id="1">
    <w:p w:rsidR="00434021" w:rsidRDefault="00434021" w:rsidP="00444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021" w:rsidRDefault="00434021" w:rsidP="0044459A">
      <w:r>
        <w:separator/>
      </w:r>
    </w:p>
  </w:footnote>
  <w:footnote w:type="continuationSeparator" w:id="1">
    <w:p w:rsidR="00434021" w:rsidRDefault="00434021" w:rsidP="004445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021" w:rsidRDefault="00434021">
    <w:pPr>
      <w:pStyle w:val="Header"/>
      <w:jc w:val="center"/>
    </w:pPr>
    <w:fldSimple w:instr="PAGE   \* MERGEFORMAT">
      <w:r>
        <w:rPr>
          <w:noProof/>
        </w:rPr>
        <w:t>3</w:t>
      </w:r>
    </w:fldSimple>
  </w:p>
  <w:p w:rsidR="00434021" w:rsidRPr="005C04B8" w:rsidRDefault="00434021">
    <w:pPr>
      <w:pStyle w:val="Header"/>
      <w:rPr>
        <w:sz w:val="2"/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4647"/>
    <w:rsid w:val="000008A1"/>
    <w:rsid w:val="000009E6"/>
    <w:rsid w:val="00002B09"/>
    <w:rsid w:val="00005F6A"/>
    <w:rsid w:val="0000642A"/>
    <w:rsid w:val="00006534"/>
    <w:rsid w:val="0000685F"/>
    <w:rsid w:val="00006A56"/>
    <w:rsid w:val="0000786F"/>
    <w:rsid w:val="00007E62"/>
    <w:rsid w:val="000136CE"/>
    <w:rsid w:val="00014C12"/>
    <w:rsid w:val="00015BA0"/>
    <w:rsid w:val="00016632"/>
    <w:rsid w:val="00022007"/>
    <w:rsid w:val="000233C2"/>
    <w:rsid w:val="000240CF"/>
    <w:rsid w:val="0002572C"/>
    <w:rsid w:val="000259DA"/>
    <w:rsid w:val="00026FE3"/>
    <w:rsid w:val="000275EF"/>
    <w:rsid w:val="000309DD"/>
    <w:rsid w:val="00031807"/>
    <w:rsid w:val="0003223A"/>
    <w:rsid w:val="0003326C"/>
    <w:rsid w:val="000372F1"/>
    <w:rsid w:val="00037307"/>
    <w:rsid w:val="000406F1"/>
    <w:rsid w:val="00041522"/>
    <w:rsid w:val="00042C28"/>
    <w:rsid w:val="00043ED9"/>
    <w:rsid w:val="00044165"/>
    <w:rsid w:val="000449DD"/>
    <w:rsid w:val="00044F9D"/>
    <w:rsid w:val="00045930"/>
    <w:rsid w:val="000472FB"/>
    <w:rsid w:val="00050633"/>
    <w:rsid w:val="00050D89"/>
    <w:rsid w:val="00052DD1"/>
    <w:rsid w:val="0005435E"/>
    <w:rsid w:val="00056499"/>
    <w:rsid w:val="00056604"/>
    <w:rsid w:val="00057E37"/>
    <w:rsid w:val="000603A2"/>
    <w:rsid w:val="0006097B"/>
    <w:rsid w:val="00061502"/>
    <w:rsid w:val="000618E8"/>
    <w:rsid w:val="00061E86"/>
    <w:rsid w:val="00061EFE"/>
    <w:rsid w:val="00062E12"/>
    <w:rsid w:val="00063453"/>
    <w:rsid w:val="00064E4A"/>
    <w:rsid w:val="000661E8"/>
    <w:rsid w:val="00066891"/>
    <w:rsid w:val="00067E49"/>
    <w:rsid w:val="00070DA8"/>
    <w:rsid w:val="000721F9"/>
    <w:rsid w:val="00074DD8"/>
    <w:rsid w:val="0007606F"/>
    <w:rsid w:val="0007673D"/>
    <w:rsid w:val="00076DF6"/>
    <w:rsid w:val="00076FAC"/>
    <w:rsid w:val="00077749"/>
    <w:rsid w:val="00080975"/>
    <w:rsid w:val="00080E53"/>
    <w:rsid w:val="00083C51"/>
    <w:rsid w:val="00085AD4"/>
    <w:rsid w:val="00086C4D"/>
    <w:rsid w:val="00087135"/>
    <w:rsid w:val="000923D0"/>
    <w:rsid w:val="00092970"/>
    <w:rsid w:val="00092AF9"/>
    <w:rsid w:val="00093AEF"/>
    <w:rsid w:val="00093D4C"/>
    <w:rsid w:val="00093F26"/>
    <w:rsid w:val="000952F8"/>
    <w:rsid w:val="000954E8"/>
    <w:rsid w:val="00095E96"/>
    <w:rsid w:val="00096070"/>
    <w:rsid w:val="00096251"/>
    <w:rsid w:val="00096647"/>
    <w:rsid w:val="00097562"/>
    <w:rsid w:val="00097FCA"/>
    <w:rsid w:val="000A0518"/>
    <w:rsid w:val="000A2898"/>
    <w:rsid w:val="000A30E1"/>
    <w:rsid w:val="000A33F8"/>
    <w:rsid w:val="000A4C85"/>
    <w:rsid w:val="000A5023"/>
    <w:rsid w:val="000A5862"/>
    <w:rsid w:val="000A5E4F"/>
    <w:rsid w:val="000A6736"/>
    <w:rsid w:val="000A7682"/>
    <w:rsid w:val="000A7D3E"/>
    <w:rsid w:val="000B03C6"/>
    <w:rsid w:val="000B1990"/>
    <w:rsid w:val="000B2EF0"/>
    <w:rsid w:val="000B30A4"/>
    <w:rsid w:val="000B30F8"/>
    <w:rsid w:val="000B3AA5"/>
    <w:rsid w:val="000B47D0"/>
    <w:rsid w:val="000B5383"/>
    <w:rsid w:val="000B6595"/>
    <w:rsid w:val="000C14B3"/>
    <w:rsid w:val="000C16AE"/>
    <w:rsid w:val="000C3823"/>
    <w:rsid w:val="000C4C2D"/>
    <w:rsid w:val="000C50B7"/>
    <w:rsid w:val="000C70E7"/>
    <w:rsid w:val="000D032F"/>
    <w:rsid w:val="000D19B7"/>
    <w:rsid w:val="000D2529"/>
    <w:rsid w:val="000D5911"/>
    <w:rsid w:val="000D5B86"/>
    <w:rsid w:val="000D613D"/>
    <w:rsid w:val="000D6751"/>
    <w:rsid w:val="000E0548"/>
    <w:rsid w:val="000E1D00"/>
    <w:rsid w:val="000E2B8D"/>
    <w:rsid w:val="000E349A"/>
    <w:rsid w:val="000E3C49"/>
    <w:rsid w:val="000E3FE5"/>
    <w:rsid w:val="000E4687"/>
    <w:rsid w:val="000E49AB"/>
    <w:rsid w:val="000E4B37"/>
    <w:rsid w:val="000E4F84"/>
    <w:rsid w:val="000E5DBA"/>
    <w:rsid w:val="000E6F30"/>
    <w:rsid w:val="000E7078"/>
    <w:rsid w:val="000E711F"/>
    <w:rsid w:val="000E7456"/>
    <w:rsid w:val="000F0418"/>
    <w:rsid w:val="000F1820"/>
    <w:rsid w:val="000F1D16"/>
    <w:rsid w:val="000F1D2A"/>
    <w:rsid w:val="000F1ED6"/>
    <w:rsid w:val="000F4DF8"/>
    <w:rsid w:val="001008DF"/>
    <w:rsid w:val="00102898"/>
    <w:rsid w:val="001029EA"/>
    <w:rsid w:val="00103644"/>
    <w:rsid w:val="00104005"/>
    <w:rsid w:val="001044FE"/>
    <w:rsid w:val="00105748"/>
    <w:rsid w:val="001058C0"/>
    <w:rsid w:val="001064F9"/>
    <w:rsid w:val="00111AFB"/>
    <w:rsid w:val="001121EA"/>
    <w:rsid w:val="00112601"/>
    <w:rsid w:val="00113408"/>
    <w:rsid w:val="001135BD"/>
    <w:rsid w:val="00113FE4"/>
    <w:rsid w:val="00114BC0"/>
    <w:rsid w:val="00115917"/>
    <w:rsid w:val="00115CAF"/>
    <w:rsid w:val="00115D82"/>
    <w:rsid w:val="001163E1"/>
    <w:rsid w:val="001200E3"/>
    <w:rsid w:val="00120F87"/>
    <w:rsid w:val="001217D3"/>
    <w:rsid w:val="00121B15"/>
    <w:rsid w:val="0012248D"/>
    <w:rsid w:val="00123412"/>
    <w:rsid w:val="00123C13"/>
    <w:rsid w:val="001248FD"/>
    <w:rsid w:val="00125987"/>
    <w:rsid w:val="0012686A"/>
    <w:rsid w:val="001272D8"/>
    <w:rsid w:val="00130553"/>
    <w:rsid w:val="00130841"/>
    <w:rsid w:val="00132182"/>
    <w:rsid w:val="00132C8D"/>
    <w:rsid w:val="00133CF3"/>
    <w:rsid w:val="00133E0A"/>
    <w:rsid w:val="001357B3"/>
    <w:rsid w:val="00135A72"/>
    <w:rsid w:val="0013694F"/>
    <w:rsid w:val="0013727F"/>
    <w:rsid w:val="00137577"/>
    <w:rsid w:val="00137930"/>
    <w:rsid w:val="00140B18"/>
    <w:rsid w:val="00140E81"/>
    <w:rsid w:val="001412F6"/>
    <w:rsid w:val="00143583"/>
    <w:rsid w:val="001439BD"/>
    <w:rsid w:val="00144E14"/>
    <w:rsid w:val="0014579F"/>
    <w:rsid w:val="00147A64"/>
    <w:rsid w:val="00147C09"/>
    <w:rsid w:val="0015051E"/>
    <w:rsid w:val="00151F56"/>
    <w:rsid w:val="001524FD"/>
    <w:rsid w:val="00152F03"/>
    <w:rsid w:val="00155901"/>
    <w:rsid w:val="0016041D"/>
    <w:rsid w:val="00160D2A"/>
    <w:rsid w:val="00161087"/>
    <w:rsid w:val="00162A82"/>
    <w:rsid w:val="00162F10"/>
    <w:rsid w:val="001637D0"/>
    <w:rsid w:val="00164398"/>
    <w:rsid w:val="00164888"/>
    <w:rsid w:val="001654BF"/>
    <w:rsid w:val="00165510"/>
    <w:rsid w:val="001673F5"/>
    <w:rsid w:val="00167D6B"/>
    <w:rsid w:val="00167F28"/>
    <w:rsid w:val="00167F5A"/>
    <w:rsid w:val="00167FA1"/>
    <w:rsid w:val="0017072D"/>
    <w:rsid w:val="0017087B"/>
    <w:rsid w:val="00170DC4"/>
    <w:rsid w:val="001710E0"/>
    <w:rsid w:val="001713D9"/>
    <w:rsid w:val="00171D9C"/>
    <w:rsid w:val="001727F0"/>
    <w:rsid w:val="00172DCC"/>
    <w:rsid w:val="00174AB4"/>
    <w:rsid w:val="0017534C"/>
    <w:rsid w:val="001757AC"/>
    <w:rsid w:val="001758D5"/>
    <w:rsid w:val="00177206"/>
    <w:rsid w:val="0018026A"/>
    <w:rsid w:val="00180E04"/>
    <w:rsid w:val="00180EF9"/>
    <w:rsid w:val="00181AC7"/>
    <w:rsid w:val="001829FA"/>
    <w:rsid w:val="0018519A"/>
    <w:rsid w:val="001864DF"/>
    <w:rsid w:val="00186CF4"/>
    <w:rsid w:val="001871E9"/>
    <w:rsid w:val="00191278"/>
    <w:rsid w:val="0019371F"/>
    <w:rsid w:val="00193DD7"/>
    <w:rsid w:val="00194345"/>
    <w:rsid w:val="0019491B"/>
    <w:rsid w:val="00194A35"/>
    <w:rsid w:val="00195465"/>
    <w:rsid w:val="00196E78"/>
    <w:rsid w:val="001972E2"/>
    <w:rsid w:val="001A02B4"/>
    <w:rsid w:val="001A2D23"/>
    <w:rsid w:val="001A3762"/>
    <w:rsid w:val="001A4A1F"/>
    <w:rsid w:val="001A717C"/>
    <w:rsid w:val="001B039F"/>
    <w:rsid w:val="001B1037"/>
    <w:rsid w:val="001B128C"/>
    <w:rsid w:val="001B17A6"/>
    <w:rsid w:val="001B17EF"/>
    <w:rsid w:val="001B2689"/>
    <w:rsid w:val="001B26BE"/>
    <w:rsid w:val="001B363A"/>
    <w:rsid w:val="001B434E"/>
    <w:rsid w:val="001B4BAD"/>
    <w:rsid w:val="001B4CFF"/>
    <w:rsid w:val="001B5B0C"/>
    <w:rsid w:val="001B6C08"/>
    <w:rsid w:val="001C1136"/>
    <w:rsid w:val="001C182A"/>
    <w:rsid w:val="001C2BEE"/>
    <w:rsid w:val="001C30F6"/>
    <w:rsid w:val="001C49F8"/>
    <w:rsid w:val="001C63CD"/>
    <w:rsid w:val="001C6EA3"/>
    <w:rsid w:val="001C7B48"/>
    <w:rsid w:val="001D07A4"/>
    <w:rsid w:val="001D08B7"/>
    <w:rsid w:val="001D0A61"/>
    <w:rsid w:val="001D2CB0"/>
    <w:rsid w:val="001D3648"/>
    <w:rsid w:val="001D5569"/>
    <w:rsid w:val="001D56AF"/>
    <w:rsid w:val="001D620A"/>
    <w:rsid w:val="001E154A"/>
    <w:rsid w:val="001E20B4"/>
    <w:rsid w:val="001E238E"/>
    <w:rsid w:val="001E364D"/>
    <w:rsid w:val="001E3808"/>
    <w:rsid w:val="001E4347"/>
    <w:rsid w:val="001E6898"/>
    <w:rsid w:val="001E7DE9"/>
    <w:rsid w:val="001F13FB"/>
    <w:rsid w:val="001F17AD"/>
    <w:rsid w:val="001F3B41"/>
    <w:rsid w:val="001F4114"/>
    <w:rsid w:val="001F64FE"/>
    <w:rsid w:val="001F7995"/>
    <w:rsid w:val="00201107"/>
    <w:rsid w:val="0020123C"/>
    <w:rsid w:val="002038E6"/>
    <w:rsid w:val="00203B43"/>
    <w:rsid w:val="0020627C"/>
    <w:rsid w:val="0020675B"/>
    <w:rsid w:val="002069EF"/>
    <w:rsid w:val="00206D22"/>
    <w:rsid w:val="00207538"/>
    <w:rsid w:val="002102E0"/>
    <w:rsid w:val="00210502"/>
    <w:rsid w:val="00210D49"/>
    <w:rsid w:val="002118A2"/>
    <w:rsid w:val="002124DA"/>
    <w:rsid w:val="0021404A"/>
    <w:rsid w:val="002142B0"/>
    <w:rsid w:val="002150F1"/>
    <w:rsid w:val="002162F6"/>
    <w:rsid w:val="002165D4"/>
    <w:rsid w:val="002171B1"/>
    <w:rsid w:val="0021738C"/>
    <w:rsid w:val="00220AA8"/>
    <w:rsid w:val="002225D5"/>
    <w:rsid w:val="00222932"/>
    <w:rsid w:val="0022469B"/>
    <w:rsid w:val="00224BF5"/>
    <w:rsid w:val="00226EAF"/>
    <w:rsid w:val="0022709F"/>
    <w:rsid w:val="002272D4"/>
    <w:rsid w:val="00227416"/>
    <w:rsid w:val="0022775A"/>
    <w:rsid w:val="00227820"/>
    <w:rsid w:val="00231F32"/>
    <w:rsid w:val="00234288"/>
    <w:rsid w:val="002342BB"/>
    <w:rsid w:val="00235493"/>
    <w:rsid w:val="002354A5"/>
    <w:rsid w:val="00236667"/>
    <w:rsid w:val="00236DB2"/>
    <w:rsid w:val="002371CC"/>
    <w:rsid w:val="00240696"/>
    <w:rsid w:val="0024471B"/>
    <w:rsid w:val="00244C45"/>
    <w:rsid w:val="002453AA"/>
    <w:rsid w:val="00245BC6"/>
    <w:rsid w:val="00247081"/>
    <w:rsid w:val="002472D7"/>
    <w:rsid w:val="00250C71"/>
    <w:rsid w:val="002517FF"/>
    <w:rsid w:val="002526BC"/>
    <w:rsid w:val="00253724"/>
    <w:rsid w:val="00253C58"/>
    <w:rsid w:val="00253DD6"/>
    <w:rsid w:val="00254AED"/>
    <w:rsid w:val="002576EC"/>
    <w:rsid w:val="00257A67"/>
    <w:rsid w:val="002611AA"/>
    <w:rsid w:val="00261725"/>
    <w:rsid w:val="00264829"/>
    <w:rsid w:val="00265A7E"/>
    <w:rsid w:val="002706DB"/>
    <w:rsid w:val="00270AD5"/>
    <w:rsid w:val="00270C6E"/>
    <w:rsid w:val="00271F06"/>
    <w:rsid w:val="002726C8"/>
    <w:rsid w:val="00275B82"/>
    <w:rsid w:val="00275D7F"/>
    <w:rsid w:val="00277533"/>
    <w:rsid w:val="00280524"/>
    <w:rsid w:val="00280B96"/>
    <w:rsid w:val="00281856"/>
    <w:rsid w:val="0028293D"/>
    <w:rsid w:val="00282C7C"/>
    <w:rsid w:val="0028368B"/>
    <w:rsid w:val="00283A4A"/>
    <w:rsid w:val="002857CC"/>
    <w:rsid w:val="0028750B"/>
    <w:rsid w:val="00287BDB"/>
    <w:rsid w:val="00292A48"/>
    <w:rsid w:val="00292B3F"/>
    <w:rsid w:val="002939C7"/>
    <w:rsid w:val="002A0876"/>
    <w:rsid w:val="002A30F0"/>
    <w:rsid w:val="002A33FE"/>
    <w:rsid w:val="002A505B"/>
    <w:rsid w:val="002A5586"/>
    <w:rsid w:val="002A5DCE"/>
    <w:rsid w:val="002A7C73"/>
    <w:rsid w:val="002B08F9"/>
    <w:rsid w:val="002B1035"/>
    <w:rsid w:val="002B21E8"/>
    <w:rsid w:val="002B258B"/>
    <w:rsid w:val="002B4432"/>
    <w:rsid w:val="002B6CE0"/>
    <w:rsid w:val="002B7C81"/>
    <w:rsid w:val="002C49E7"/>
    <w:rsid w:val="002C4F4E"/>
    <w:rsid w:val="002D025C"/>
    <w:rsid w:val="002D161D"/>
    <w:rsid w:val="002D1BF8"/>
    <w:rsid w:val="002D25DF"/>
    <w:rsid w:val="002D488E"/>
    <w:rsid w:val="002D4903"/>
    <w:rsid w:val="002D5564"/>
    <w:rsid w:val="002D5995"/>
    <w:rsid w:val="002D61BD"/>
    <w:rsid w:val="002D62D9"/>
    <w:rsid w:val="002D7C3F"/>
    <w:rsid w:val="002D7E44"/>
    <w:rsid w:val="002E0B57"/>
    <w:rsid w:val="002E119C"/>
    <w:rsid w:val="002E14FE"/>
    <w:rsid w:val="002E3217"/>
    <w:rsid w:val="002E3611"/>
    <w:rsid w:val="002E3E37"/>
    <w:rsid w:val="002E3E72"/>
    <w:rsid w:val="002E4647"/>
    <w:rsid w:val="002E49C2"/>
    <w:rsid w:val="002E4A3D"/>
    <w:rsid w:val="002E4BF9"/>
    <w:rsid w:val="002E4D26"/>
    <w:rsid w:val="002E5BA6"/>
    <w:rsid w:val="002E68F0"/>
    <w:rsid w:val="002E759D"/>
    <w:rsid w:val="002E776C"/>
    <w:rsid w:val="002F03E0"/>
    <w:rsid w:val="002F0F68"/>
    <w:rsid w:val="002F11B5"/>
    <w:rsid w:val="002F2488"/>
    <w:rsid w:val="002F3FEE"/>
    <w:rsid w:val="002F4B42"/>
    <w:rsid w:val="002F71F8"/>
    <w:rsid w:val="002F72A7"/>
    <w:rsid w:val="002F77F6"/>
    <w:rsid w:val="002F7F9C"/>
    <w:rsid w:val="003008A7"/>
    <w:rsid w:val="003009D2"/>
    <w:rsid w:val="00300DC1"/>
    <w:rsid w:val="00303257"/>
    <w:rsid w:val="0030327E"/>
    <w:rsid w:val="003033E0"/>
    <w:rsid w:val="003037F3"/>
    <w:rsid w:val="0030516B"/>
    <w:rsid w:val="0030579D"/>
    <w:rsid w:val="00305B91"/>
    <w:rsid w:val="00305B98"/>
    <w:rsid w:val="003066F3"/>
    <w:rsid w:val="003074BD"/>
    <w:rsid w:val="00307901"/>
    <w:rsid w:val="00307AB9"/>
    <w:rsid w:val="00310363"/>
    <w:rsid w:val="003103AA"/>
    <w:rsid w:val="003106B3"/>
    <w:rsid w:val="00310744"/>
    <w:rsid w:val="00312C75"/>
    <w:rsid w:val="00313074"/>
    <w:rsid w:val="00315429"/>
    <w:rsid w:val="00315F94"/>
    <w:rsid w:val="00316272"/>
    <w:rsid w:val="0031642C"/>
    <w:rsid w:val="00317013"/>
    <w:rsid w:val="003175F6"/>
    <w:rsid w:val="003202A3"/>
    <w:rsid w:val="003207D6"/>
    <w:rsid w:val="003217F5"/>
    <w:rsid w:val="00321EF0"/>
    <w:rsid w:val="00323398"/>
    <w:rsid w:val="00323B83"/>
    <w:rsid w:val="00323ECA"/>
    <w:rsid w:val="00324390"/>
    <w:rsid w:val="003272C7"/>
    <w:rsid w:val="00327DC3"/>
    <w:rsid w:val="00330FBE"/>
    <w:rsid w:val="003310C1"/>
    <w:rsid w:val="00331DA9"/>
    <w:rsid w:val="00332D76"/>
    <w:rsid w:val="00333B9F"/>
    <w:rsid w:val="0033432C"/>
    <w:rsid w:val="00335A4C"/>
    <w:rsid w:val="00336747"/>
    <w:rsid w:val="003367AF"/>
    <w:rsid w:val="0033790D"/>
    <w:rsid w:val="00340F87"/>
    <w:rsid w:val="00341EC9"/>
    <w:rsid w:val="003452DB"/>
    <w:rsid w:val="003476FF"/>
    <w:rsid w:val="00347A73"/>
    <w:rsid w:val="003506C4"/>
    <w:rsid w:val="00351DC9"/>
    <w:rsid w:val="003521FF"/>
    <w:rsid w:val="00352499"/>
    <w:rsid w:val="0035348F"/>
    <w:rsid w:val="00354970"/>
    <w:rsid w:val="00354A17"/>
    <w:rsid w:val="00354C22"/>
    <w:rsid w:val="00354C9A"/>
    <w:rsid w:val="00355A2B"/>
    <w:rsid w:val="00356312"/>
    <w:rsid w:val="00356E24"/>
    <w:rsid w:val="00356F46"/>
    <w:rsid w:val="003573D4"/>
    <w:rsid w:val="00361C2B"/>
    <w:rsid w:val="00362800"/>
    <w:rsid w:val="00363026"/>
    <w:rsid w:val="00363C1A"/>
    <w:rsid w:val="00363CC7"/>
    <w:rsid w:val="00364103"/>
    <w:rsid w:val="0036454E"/>
    <w:rsid w:val="00365193"/>
    <w:rsid w:val="003667E8"/>
    <w:rsid w:val="00366ADE"/>
    <w:rsid w:val="003677C1"/>
    <w:rsid w:val="00367D24"/>
    <w:rsid w:val="00370217"/>
    <w:rsid w:val="003711B4"/>
    <w:rsid w:val="00372A6F"/>
    <w:rsid w:val="00372DDF"/>
    <w:rsid w:val="00372E8E"/>
    <w:rsid w:val="003736C8"/>
    <w:rsid w:val="003742A5"/>
    <w:rsid w:val="00374636"/>
    <w:rsid w:val="00375EFF"/>
    <w:rsid w:val="003762C9"/>
    <w:rsid w:val="00376F0E"/>
    <w:rsid w:val="00376F6E"/>
    <w:rsid w:val="00380307"/>
    <w:rsid w:val="00380F56"/>
    <w:rsid w:val="00381126"/>
    <w:rsid w:val="00381B03"/>
    <w:rsid w:val="00383B2C"/>
    <w:rsid w:val="00385CDF"/>
    <w:rsid w:val="00386E7E"/>
    <w:rsid w:val="00386E8F"/>
    <w:rsid w:val="003874C8"/>
    <w:rsid w:val="00390D63"/>
    <w:rsid w:val="003924BC"/>
    <w:rsid w:val="00393DFF"/>
    <w:rsid w:val="00394D86"/>
    <w:rsid w:val="003959FA"/>
    <w:rsid w:val="0039647B"/>
    <w:rsid w:val="003A0245"/>
    <w:rsid w:val="003A043E"/>
    <w:rsid w:val="003A0B6F"/>
    <w:rsid w:val="003A33E9"/>
    <w:rsid w:val="003A3BC4"/>
    <w:rsid w:val="003A4D28"/>
    <w:rsid w:val="003A5E5D"/>
    <w:rsid w:val="003A6B40"/>
    <w:rsid w:val="003A6BCA"/>
    <w:rsid w:val="003A76C5"/>
    <w:rsid w:val="003A77FA"/>
    <w:rsid w:val="003B02DB"/>
    <w:rsid w:val="003B0431"/>
    <w:rsid w:val="003B1B3F"/>
    <w:rsid w:val="003B1D96"/>
    <w:rsid w:val="003B1F40"/>
    <w:rsid w:val="003B242D"/>
    <w:rsid w:val="003B26C2"/>
    <w:rsid w:val="003B27A5"/>
    <w:rsid w:val="003B4B8A"/>
    <w:rsid w:val="003B6E93"/>
    <w:rsid w:val="003C1BF4"/>
    <w:rsid w:val="003C3386"/>
    <w:rsid w:val="003C3696"/>
    <w:rsid w:val="003C6B08"/>
    <w:rsid w:val="003C6CED"/>
    <w:rsid w:val="003C720A"/>
    <w:rsid w:val="003C7450"/>
    <w:rsid w:val="003C7E96"/>
    <w:rsid w:val="003D05E0"/>
    <w:rsid w:val="003D37DF"/>
    <w:rsid w:val="003D3F00"/>
    <w:rsid w:val="003D41D4"/>
    <w:rsid w:val="003D44EA"/>
    <w:rsid w:val="003D51A5"/>
    <w:rsid w:val="003D51E5"/>
    <w:rsid w:val="003D5720"/>
    <w:rsid w:val="003D5B0A"/>
    <w:rsid w:val="003D7839"/>
    <w:rsid w:val="003E05DA"/>
    <w:rsid w:val="003E09D3"/>
    <w:rsid w:val="003E26E2"/>
    <w:rsid w:val="003E37B2"/>
    <w:rsid w:val="003E418D"/>
    <w:rsid w:val="003E460F"/>
    <w:rsid w:val="003E502E"/>
    <w:rsid w:val="003E5D26"/>
    <w:rsid w:val="003E79C3"/>
    <w:rsid w:val="003F0509"/>
    <w:rsid w:val="003F2154"/>
    <w:rsid w:val="003F33C9"/>
    <w:rsid w:val="003F413C"/>
    <w:rsid w:val="003F45C3"/>
    <w:rsid w:val="003F4899"/>
    <w:rsid w:val="003F4AD6"/>
    <w:rsid w:val="003F4E1E"/>
    <w:rsid w:val="003F6759"/>
    <w:rsid w:val="003F6C5B"/>
    <w:rsid w:val="003F793F"/>
    <w:rsid w:val="00400729"/>
    <w:rsid w:val="00400D82"/>
    <w:rsid w:val="004011D1"/>
    <w:rsid w:val="00401BEB"/>
    <w:rsid w:val="00405431"/>
    <w:rsid w:val="00406A7B"/>
    <w:rsid w:val="00406D33"/>
    <w:rsid w:val="00407739"/>
    <w:rsid w:val="00407938"/>
    <w:rsid w:val="00407EDA"/>
    <w:rsid w:val="004105B7"/>
    <w:rsid w:val="004128A8"/>
    <w:rsid w:val="00412FBB"/>
    <w:rsid w:val="0041371B"/>
    <w:rsid w:val="00414BC1"/>
    <w:rsid w:val="00414DBB"/>
    <w:rsid w:val="00415300"/>
    <w:rsid w:val="00417661"/>
    <w:rsid w:val="00420281"/>
    <w:rsid w:val="00420AF4"/>
    <w:rsid w:val="0042110B"/>
    <w:rsid w:val="00421FCE"/>
    <w:rsid w:val="00422AF0"/>
    <w:rsid w:val="00422DAD"/>
    <w:rsid w:val="0042430E"/>
    <w:rsid w:val="00425F56"/>
    <w:rsid w:val="00430A48"/>
    <w:rsid w:val="00431277"/>
    <w:rsid w:val="00432332"/>
    <w:rsid w:val="00434021"/>
    <w:rsid w:val="00434706"/>
    <w:rsid w:val="004350F2"/>
    <w:rsid w:val="00435359"/>
    <w:rsid w:val="00435464"/>
    <w:rsid w:val="00441C8A"/>
    <w:rsid w:val="004443EE"/>
    <w:rsid w:val="0044459A"/>
    <w:rsid w:val="00445619"/>
    <w:rsid w:val="00445AE9"/>
    <w:rsid w:val="00446144"/>
    <w:rsid w:val="00446E42"/>
    <w:rsid w:val="00447328"/>
    <w:rsid w:val="00450D27"/>
    <w:rsid w:val="0045153F"/>
    <w:rsid w:val="004517F4"/>
    <w:rsid w:val="00452E9D"/>
    <w:rsid w:val="00453838"/>
    <w:rsid w:val="00454155"/>
    <w:rsid w:val="00454E30"/>
    <w:rsid w:val="004552B5"/>
    <w:rsid w:val="00455BB4"/>
    <w:rsid w:val="00456792"/>
    <w:rsid w:val="00456CB2"/>
    <w:rsid w:val="0045769F"/>
    <w:rsid w:val="004601F2"/>
    <w:rsid w:val="0046087A"/>
    <w:rsid w:val="004625A5"/>
    <w:rsid w:val="0046275D"/>
    <w:rsid w:val="00464ACC"/>
    <w:rsid w:val="00464D03"/>
    <w:rsid w:val="004650D0"/>
    <w:rsid w:val="00465D0D"/>
    <w:rsid w:val="004679BE"/>
    <w:rsid w:val="0047016B"/>
    <w:rsid w:val="004706E9"/>
    <w:rsid w:val="004709B3"/>
    <w:rsid w:val="00472C78"/>
    <w:rsid w:val="00472F90"/>
    <w:rsid w:val="0047306D"/>
    <w:rsid w:val="00474EEA"/>
    <w:rsid w:val="004771B2"/>
    <w:rsid w:val="004773F1"/>
    <w:rsid w:val="00477F79"/>
    <w:rsid w:val="00481F4B"/>
    <w:rsid w:val="004828DD"/>
    <w:rsid w:val="00483960"/>
    <w:rsid w:val="00483C30"/>
    <w:rsid w:val="00483C46"/>
    <w:rsid w:val="00485BEF"/>
    <w:rsid w:val="00485D2A"/>
    <w:rsid w:val="00486559"/>
    <w:rsid w:val="00486B7F"/>
    <w:rsid w:val="00486CAD"/>
    <w:rsid w:val="00486E74"/>
    <w:rsid w:val="004872BB"/>
    <w:rsid w:val="00490692"/>
    <w:rsid w:val="00490976"/>
    <w:rsid w:val="00491EA9"/>
    <w:rsid w:val="00492CAE"/>
    <w:rsid w:val="00493EAE"/>
    <w:rsid w:val="00493F64"/>
    <w:rsid w:val="00494E44"/>
    <w:rsid w:val="004960BD"/>
    <w:rsid w:val="004A0A78"/>
    <w:rsid w:val="004A0ABA"/>
    <w:rsid w:val="004A22C0"/>
    <w:rsid w:val="004A385F"/>
    <w:rsid w:val="004A51C8"/>
    <w:rsid w:val="004A5878"/>
    <w:rsid w:val="004B1DE2"/>
    <w:rsid w:val="004B2F6F"/>
    <w:rsid w:val="004B4F42"/>
    <w:rsid w:val="004B53D8"/>
    <w:rsid w:val="004B5D29"/>
    <w:rsid w:val="004B6B11"/>
    <w:rsid w:val="004B7BC7"/>
    <w:rsid w:val="004C00FD"/>
    <w:rsid w:val="004C0F59"/>
    <w:rsid w:val="004C3044"/>
    <w:rsid w:val="004C4052"/>
    <w:rsid w:val="004C4482"/>
    <w:rsid w:val="004C4EDC"/>
    <w:rsid w:val="004C5483"/>
    <w:rsid w:val="004C5EA7"/>
    <w:rsid w:val="004C64CE"/>
    <w:rsid w:val="004C6E96"/>
    <w:rsid w:val="004C728E"/>
    <w:rsid w:val="004C7839"/>
    <w:rsid w:val="004D25F9"/>
    <w:rsid w:val="004D436D"/>
    <w:rsid w:val="004D5571"/>
    <w:rsid w:val="004D66D9"/>
    <w:rsid w:val="004E1751"/>
    <w:rsid w:val="004E3612"/>
    <w:rsid w:val="004E390F"/>
    <w:rsid w:val="004E6616"/>
    <w:rsid w:val="004E6C13"/>
    <w:rsid w:val="004E6F08"/>
    <w:rsid w:val="004E7313"/>
    <w:rsid w:val="004F119D"/>
    <w:rsid w:val="004F2AA0"/>
    <w:rsid w:val="004F3D6A"/>
    <w:rsid w:val="004F3EB8"/>
    <w:rsid w:val="004F63FC"/>
    <w:rsid w:val="004F6739"/>
    <w:rsid w:val="004F76D1"/>
    <w:rsid w:val="004F79A3"/>
    <w:rsid w:val="004F79F1"/>
    <w:rsid w:val="004F7A26"/>
    <w:rsid w:val="004F7B4E"/>
    <w:rsid w:val="004F7DA4"/>
    <w:rsid w:val="004F7FA1"/>
    <w:rsid w:val="00500226"/>
    <w:rsid w:val="005010B9"/>
    <w:rsid w:val="005016C5"/>
    <w:rsid w:val="005027F8"/>
    <w:rsid w:val="00502D19"/>
    <w:rsid w:val="005037FE"/>
    <w:rsid w:val="00503898"/>
    <w:rsid w:val="005042D7"/>
    <w:rsid w:val="005048D6"/>
    <w:rsid w:val="00505332"/>
    <w:rsid w:val="0050696C"/>
    <w:rsid w:val="00515E4F"/>
    <w:rsid w:val="005211D3"/>
    <w:rsid w:val="00521AA6"/>
    <w:rsid w:val="0052208D"/>
    <w:rsid w:val="005230B7"/>
    <w:rsid w:val="005259CA"/>
    <w:rsid w:val="00525AEF"/>
    <w:rsid w:val="005272D6"/>
    <w:rsid w:val="005276B8"/>
    <w:rsid w:val="005276F4"/>
    <w:rsid w:val="005278D4"/>
    <w:rsid w:val="00530EBE"/>
    <w:rsid w:val="00531527"/>
    <w:rsid w:val="00531C90"/>
    <w:rsid w:val="005328FA"/>
    <w:rsid w:val="005342BF"/>
    <w:rsid w:val="005346CE"/>
    <w:rsid w:val="005352E6"/>
    <w:rsid w:val="00535D00"/>
    <w:rsid w:val="00536028"/>
    <w:rsid w:val="00536A39"/>
    <w:rsid w:val="00537345"/>
    <w:rsid w:val="00537AD8"/>
    <w:rsid w:val="00542743"/>
    <w:rsid w:val="0054330D"/>
    <w:rsid w:val="00543725"/>
    <w:rsid w:val="00543C50"/>
    <w:rsid w:val="00543C9B"/>
    <w:rsid w:val="00544D81"/>
    <w:rsid w:val="00545211"/>
    <w:rsid w:val="005459AF"/>
    <w:rsid w:val="00545C7E"/>
    <w:rsid w:val="005479D0"/>
    <w:rsid w:val="005501EF"/>
    <w:rsid w:val="005502E3"/>
    <w:rsid w:val="00550C20"/>
    <w:rsid w:val="00552EEA"/>
    <w:rsid w:val="005538CF"/>
    <w:rsid w:val="005545AE"/>
    <w:rsid w:val="00556A43"/>
    <w:rsid w:val="00561AA4"/>
    <w:rsid w:val="00561C30"/>
    <w:rsid w:val="00562B7F"/>
    <w:rsid w:val="00563BA3"/>
    <w:rsid w:val="00565267"/>
    <w:rsid w:val="00567F07"/>
    <w:rsid w:val="00567FC1"/>
    <w:rsid w:val="00570915"/>
    <w:rsid w:val="00571AF7"/>
    <w:rsid w:val="005721F7"/>
    <w:rsid w:val="00572A39"/>
    <w:rsid w:val="0057360B"/>
    <w:rsid w:val="00573CAC"/>
    <w:rsid w:val="0058094E"/>
    <w:rsid w:val="00581AFB"/>
    <w:rsid w:val="005824F3"/>
    <w:rsid w:val="00583660"/>
    <w:rsid w:val="00583A1D"/>
    <w:rsid w:val="00583DDE"/>
    <w:rsid w:val="00585B9C"/>
    <w:rsid w:val="00586A51"/>
    <w:rsid w:val="00591E5E"/>
    <w:rsid w:val="005925D5"/>
    <w:rsid w:val="005929D9"/>
    <w:rsid w:val="00592F4D"/>
    <w:rsid w:val="00593D43"/>
    <w:rsid w:val="00594B73"/>
    <w:rsid w:val="00595360"/>
    <w:rsid w:val="00595F6F"/>
    <w:rsid w:val="005A03ED"/>
    <w:rsid w:val="005A2232"/>
    <w:rsid w:val="005A2636"/>
    <w:rsid w:val="005A2991"/>
    <w:rsid w:val="005A2E17"/>
    <w:rsid w:val="005A4D6C"/>
    <w:rsid w:val="005A54A1"/>
    <w:rsid w:val="005A5F8F"/>
    <w:rsid w:val="005A793A"/>
    <w:rsid w:val="005B00E6"/>
    <w:rsid w:val="005B11C7"/>
    <w:rsid w:val="005B2CCB"/>
    <w:rsid w:val="005B2F91"/>
    <w:rsid w:val="005B3014"/>
    <w:rsid w:val="005B482B"/>
    <w:rsid w:val="005B622E"/>
    <w:rsid w:val="005B6327"/>
    <w:rsid w:val="005B6B39"/>
    <w:rsid w:val="005C02FD"/>
    <w:rsid w:val="005C04B8"/>
    <w:rsid w:val="005C1977"/>
    <w:rsid w:val="005C36F3"/>
    <w:rsid w:val="005C3E9D"/>
    <w:rsid w:val="005C4003"/>
    <w:rsid w:val="005C498D"/>
    <w:rsid w:val="005C4B1E"/>
    <w:rsid w:val="005C5B39"/>
    <w:rsid w:val="005C5F6F"/>
    <w:rsid w:val="005C63AB"/>
    <w:rsid w:val="005C77FD"/>
    <w:rsid w:val="005C7C35"/>
    <w:rsid w:val="005D0366"/>
    <w:rsid w:val="005D0DF7"/>
    <w:rsid w:val="005D1822"/>
    <w:rsid w:val="005D276F"/>
    <w:rsid w:val="005D2B7E"/>
    <w:rsid w:val="005D43FC"/>
    <w:rsid w:val="005D50C6"/>
    <w:rsid w:val="005D6CD6"/>
    <w:rsid w:val="005D707F"/>
    <w:rsid w:val="005E0FF2"/>
    <w:rsid w:val="005E1452"/>
    <w:rsid w:val="005E2116"/>
    <w:rsid w:val="005E4C69"/>
    <w:rsid w:val="005E6164"/>
    <w:rsid w:val="005E69A7"/>
    <w:rsid w:val="005E6B1F"/>
    <w:rsid w:val="005F0944"/>
    <w:rsid w:val="005F3815"/>
    <w:rsid w:val="005F3A8D"/>
    <w:rsid w:val="005F57E4"/>
    <w:rsid w:val="005F65AF"/>
    <w:rsid w:val="00600B80"/>
    <w:rsid w:val="006011A4"/>
    <w:rsid w:val="00602EDE"/>
    <w:rsid w:val="00605CB4"/>
    <w:rsid w:val="006063B9"/>
    <w:rsid w:val="00606597"/>
    <w:rsid w:val="00607950"/>
    <w:rsid w:val="00607C39"/>
    <w:rsid w:val="0061233C"/>
    <w:rsid w:val="00614FEA"/>
    <w:rsid w:val="00615C59"/>
    <w:rsid w:val="006161AB"/>
    <w:rsid w:val="0061626C"/>
    <w:rsid w:val="006170B9"/>
    <w:rsid w:val="0061784E"/>
    <w:rsid w:val="00617BC8"/>
    <w:rsid w:val="00617EB3"/>
    <w:rsid w:val="0062290A"/>
    <w:rsid w:val="00624450"/>
    <w:rsid w:val="00624A37"/>
    <w:rsid w:val="00624FD5"/>
    <w:rsid w:val="00626BC6"/>
    <w:rsid w:val="0062736F"/>
    <w:rsid w:val="00630295"/>
    <w:rsid w:val="0063170D"/>
    <w:rsid w:val="0063184D"/>
    <w:rsid w:val="00632FBA"/>
    <w:rsid w:val="00633130"/>
    <w:rsid w:val="006332AB"/>
    <w:rsid w:val="006333DA"/>
    <w:rsid w:val="006361EE"/>
    <w:rsid w:val="00637076"/>
    <w:rsid w:val="00637316"/>
    <w:rsid w:val="00642037"/>
    <w:rsid w:val="006423A7"/>
    <w:rsid w:val="00642A64"/>
    <w:rsid w:val="0064421C"/>
    <w:rsid w:val="006450D2"/>
    <w:rsid w:val="006464BE"/>
    <w:rsid w:val="00646B79"/>
    <w:rsid w:val="00650DE2"/>
    <w:rsid w:val="00650E3A"/>
    <w:rsid w:val="00654462"/>
    <w:rsid w:val="0065472A"/>
    <w:rsid w:val="006549E6"/>
    <w:rsid w:val="00655623"/>
    <w:rsid w:val="00656599"/>
    <w:rsid w:val="00657D3F"/>
    <w:rsid w:val="006604B2"/>
    <w:rsid w:val="00661224"/>
    <w:rsid w:val="0066240C"/>
    <w:rsid w:val="0066272D"/>
    <w:rsid w:val="006630FB"/>
    <w:rsid w:val="00663CB9"/>
    <w:rsid w:val="00663F81"/>
    <w:rsid w:val="00665152"/>
    <w:rsid w:val="00665605"/>
    <w:rsid w:val="006664E2"/>
    <w:rsid w:val="0066705C"/>
    <w:rsid w:val="00671FBE"/>
    <w:rsid w:val="00673FCA"/>
    <w:rsid w:val="0067415B"/>
    <w:rsid w:val="0067418B"/>
    <w:rsid w:val="00677652"/>
    <w:rsid w:val="00680240"/>
    <w:rsid w:val="00680F6B"/>
    <w:rsid w:val="006845FC"/>
    <w:rsid w:val="00687010"/>
    <w:rsid w:val="0068704D"/>
    <w:rsid w:val="00687665"/>
    <w:rsid w:val="00687738"/>
    <w:rsid w:val="00690E8D"/>
    <w:rsid w:val="0069109C"/>
    <w:rsid w:val="00692AC3"/>
    <w:rsid w:val="0069316A"/>
    <w:rsid w:val="00693D51"/>
    <w:rsid w:val="0069446F"/>
    <w:rsid w:val="00694ED1"/>
    <w:rsid w:val="00696311"/>
    <w:rsid w:val="0069663E"/>
    <w:rsid w:val="0069725B"/>
    <w:rsid w:val="00697F0E"/>
    <w:rsid w:val="006A12D9"/>
    <w:rsid w:val="006A143B"/>
    <w:rsid w:val="006A1FD3"/>
    <w:rsid w:val="006A2D6B"/>
    <w:rsid w:val="006A2E4F"/>
    <w:rsid w:val="006A4590"/>
    <w:rsid w:val="006A4D3B"/>
    <w:rsid w:val="006A5184"/>
    <w:rsid w:val="006A70ED"/>
    <w:rsid w:val="006A76AE"/>
    <w:rsid w:val="006B090A"/>
    <w:rsid w:val="006B091F"/>
    <w:rsid w:val="006B2DA2"/>
    <w:rsid w:val="006B53F5"/>
    <w:rsid w:val="006B700B"/>
    <w:rsid w:val="006B7932"/>
    <w:rsid w:val="006C0F48"/>
    <w:rsid w:val="006C1AD9"/>
    <w:rsid w:val="006C248A"/>
    <w:rsid w:val="006C2BF9"/>
    <w:rsid w:val="006C2C0A"/>
    <w:rsid w:val="006C3E8E"/>
    <w:rsid w:val="006C3F49"/>
    <w:rsid w:val="006C3FFB"/>
    <w:rsid w:val="006C4F60"/>
    <w:rsid w:val="006C5858"/>
    <w:rsid w:val="006C7036"/>
    <w:rsid w:val="006D0A3E"/>
    <w:rsid w:val="006D27D9"/>
    <w:rsid w:val="006D298A"/>
    <w:rsid w:val="006D2F97"/>
    <w:rsid w:val="006D3E21"/>
    <w:rsid w:val="006D4967"/>
    <w:rsid w:val="006D4F32"/>
    <w:rsid w:val="006D515D"/>
    <w:rsid w:val="006D5912"/>
    <w:rsid w:val="006E0946"/>
    <w:rsid w:val="006E1BBD"/>
    <w:rsid w:val="006E1CDB"/>
    <w:rsid w:val="006E4EF4"/>
    <w:rsid w:val="006E5358"/>
    <w:rsid w:val="006E5536"/>
    <w:rsid w:val="006E5B97"/>
    <w:rsid w:val="006E6735"/>
    <w:rsid w:val="006F09F0"/>
    <w:rsid w:val="006F0FA9"/>
    <w:rsid w:val="006F1BBA"/>
    <w:rsid w:val="006F2D23"/>
    <w:rsid w:val="006F308F"/>
    <w:rsid w:val="006F4A67"/>
    <w:rsid w:val="006F5D66"/>
    <w:rsid w:val="006F65D9"/>
    <w:rsid w:val="006F6C4D"/>
    <w:rsid w:val="006F7A9B"/>
    <w:rsid w:val="00700A0F"/>
    <w:rsid w:val="007012DA"/>
    <w:rsid w:val="00701F15"/>
    <w:rsid w:val="00703034"/>
    <w:rsid w:val="00705B87"/>
    <w:rsid w:val="00706A31"/>
    <w:rsid w:val="00706A6C"/>
    <w:rsid w:val="0070761B"/>
    <w:rsid w:val="007079AE"/>
    <w:rsid w:val="0071021B"/>
    <w:rsid w:val="0071119A"/>
    <w:rsid w:val="0071145E"/>
    <w:rsid w:val="0071176A"/>
    <w:rsid w:val="007123E2"/>
    <w:rsid w:val="007134C2"/>
    <w:rsid w:val="00713BE2"/>
    <w:rsid w:val="00714699"/>
    <w:rsid w:val="00714CF5"/>
    <w:rsid w:val="007203FB"/>
    <w:rsid w:val="00721B42"/>
    <w:rsid w:val="00721F1E"/>
    <w:rsid w:val="00723E62"/>
    <w:rsid w:val="007242D6"/>
    <w:rsid w:val="00724762"/>
    <w:rsid w:val="00724E70"/>
    <w:rsid w:val="00725F85"/>
    <w:rsid w:val="007279A9"/>
    <w:rsid w:val="00727C20"/>
    <w:rsid w:val="0073240B"/>
    <w:rsid w:val="00732448"/>
    <w:rsid w:val="00732801"/>
    <w:rsid w:val="00732FF7"/>
    <w:rsid w:val="0073472F"/>
    <w:rsid w:val="007348DF"/>
    <w:rsid w:val="00735790"/>
    <w:rsid w:val="00735C7B"/>
    <w:rsid w:val="00736196"/>
    <w:rsid w:val="007362BE"/>
    <w:rsid w:val="00740278"/>
    <w:rsid w:val="007405DC"/>
    <w:rsid w:val="00740BEA"/>
    <w:rsid w:val="00741014"/>
    <w:rsid w:val="00741979"/>
    <w:rsid w:val="007424CE"/>
    <w:rsid w:val="007425D1"/>
    <w:rsid w:val="00743A61"/>
    <w:rsid w:val="00743D50"/>
    <w:rsid w:val="00744A00"/>
    <w:rsid w:val="00744A31"/>
    <w:rsid w:val="00744A4D"/>
    <w:rsid w:val="0074520D"/>
    <w:rsid w:val="00745C14"/>
    <w:rsid w:val="00746445"/>
    <w:rsid w:val="00746A22"/>
    <w:rsid w:val="007470FE"/>
    <w:rsid w:val="0074738D"/>
    <w:rsid w:val="00747E55"/>
    <w:rsid w:val="00750281"/>
    <w:rsid w:val="007529EC"/>
    <w:rsid w:val="007539C0"/>
    <w:rsid w:val="00754086"/>
    <w:rsid w:val="00754AFD"/>
    <w:rsid w:val="007560BA"/>
    <w:rsid w:val="00756539"/>
    <w:rsid w:val="00756AB9"/>
    <w:rsid w:val="007603BD"/>
    <w:rsid w:val="00763FEF"/>
    <w:rsid w:val="007642FB"/>
    <w:rsid w:val="00764FC9"/>
    <w:rsid w:val="007653AC"/>
    <w:rsid w:val="00765EB1"/>
    <w:rsid w:val="00766B01"/>
    <w:rsid w:val="00766E2D"/>
    <w:rsid w:val="007672E6"/>
    <w:rsid w:val="00767347"/>
    <w:rsid w:val="0076745A"/>
    <w:rsid w:val="00767F74"/>
    <w:rsid w:val="00770DD5"/>
    <w:rsid w:val="00773F50"/>
    <w:rsid w:val="007740AB"/>
    <w:rsid w:val="007748DF"/>
    <w:rsid w:val="00775B0C"/>
    <w:rsid w:val="00775B44"/>
    <w:rsid w:val="00775F6A"/>
    <w:rsid w:val="00781CA4"/>
    <w:rsid w:val="00781F29"/>
    <w:rsid w:val="00782BFF"/>
    <w:rsid w:val="00786310"/>
    <w:rsid w:val="00786DF8"/>
    <w:rsid w:val="00787AF9"/>
    <w:rsid w:val="00787C74"/>
    <w:rsid w:val="00791013"/>
    <w:rsid w:val="00791CFA"/>
    <w:rsid w:val="00792FAB"/>
    <w:rsid w:val="00792FFB"/>
    <w:rsid w:val="0079394F"/>
    <w:rsid w:val="00794CC1"/>
    <w:rsid w:val="00795A1A"/>
    <w:rsid w:val="00795C83"/>
    <w:rsid w:val="00797832"/>
    <w:rsid w:val="007A060D"/>
    <w:rsid w:val="007A25EC"/>
    <w:rsid w:val="007A328A"/>
    <w:rsid w:val="007A432E"/>
    <w:rsid w:val="007A6C54"/>
    <w:rsid w:val="007A732C"/>
    <w:rsid w:val="007B2166"/>
    <w:rsid w:val="007B3293"/>
    <w:rsid w:val="007B48B0"/>
    <w:rsid w:val="007B49FC"/>
    <w:rsid w:val="007B4E5A"/>
    <w:rsid w:val="007B513A"/>
    <w:rsid w:val="007B7E0F"/>
    <w:rsid w:val="007C02DC"/>
    <w:rsid w:val="007C2210"/>
    <w:rsid w:val="007C3A48"/>
    <w:rsid w:val="007C3DB6"/>
    <w:rsid w:val="007C5FFA"/>
    <w:rsid w:val="007D094A"/>
    <w:rsid w:val="007D2009"/>
    <w:rsid w:val="007D315B"/>
    <w:rsid w:val="007D344B"/>
    <w:rsid w:val="007D4C04"/>
    <w:rsid w:val="007D71AA"/>
    <w:rsid w:val="007D7378"/>
    <w:rsid w:val="007E108C"/>
    <w:rsid w:val="007E1DE3"/>
    <w:rsid w:val="007E4E6D"/>
    <w:rsid w:val="007E5C6E"/>
    <w:rsid w:val="007E77DA"/>
    <w:rsid w:val="007F1074"/>
    <w:rsid w:val="007F3A5A"/>
    <w:rsid w:val="007F5481"/>
    <w:rsid w:val="007F68B3"/>
    <w:rsid w:val="007F74AC"/>
    <w:rsid w:val="007F78C3"/>
    <w:rsid w:val="007F7F95"/>
    <w:rsid w:val="0080031F"/>
    <w:rsid w:val="0080262E"/>
    <w:rsid w:val="00803F79"/>
    <w:rsid w:val="008050DE"/>
    <w:rsid w:val="00806973"/>
    <w:rsid w:val="00806FA3"/>
    <w:rsid w:val="008104B8"/>
    <w:rsid w:val="00813713"/>
    <w:rsid w:val="00813E28"/>
    <w:rsid w:val="00814065"/>
    <w:rsid w:val="00814B79"/>
    <w:rsid w:val="00815478"/>
    <w:rsid w:val="00815B6D"/>
    <w:rsid w:val="00815F7B"/>
    <w:rsid w:val="0081676F"/>
    <w:rsid w:val="008176CD"/>
    <w:rsid w:val="0082188B"/>
    <w:rsid w:val="00821AD7"/>
    <w:rsid w:val="00822BFF"/>
    <w:rsid w:val="00823D5A"/>
    <w:rsid w:val="00823E15"/>
    <w:rsid w:val="00824439"/>
    <w:rsid w:val="008248DB"/>
    <w:rsid w:val="00824C18"/>
    <w:rsid w:val="00824F4D"/>
    <w:rsid w:val="00826A7A"/>
    <w:rsid w:val="008305C8"/>
    <w:rsid w:val="008306F5"/>
    <w:rsid w:val="00830CAB"/>
    <w:rsid w:val="0083120F"/>
    <w:rsid w:val="00831B02"/>
    <w:rsid w:val="00834C9B"/>
    <w:rsid w:val="00835265"/>
    <w:rsid w:val="00835C34"/>
    <w:rsid w:val="00836755"/>
    <w:rsid w:val="00836994"/>
    <w:rsid w:val="00836B46"/>
    <w:rsid w:val="0083799B"/>
    <w:rsid w:val="00837CAA"/>
    <w:rsid w:val="008402E9"/>
    <w:rsid w:val="00840B6D"/>
    <w:rsid w:val="00840D48"/>
    <w:rsid w:val="008412F4"/>
    <w:rsid w:val="008418EA"/>
    <w:rsid w:val="00841FA6"/>
    <w:rsid w:val="008425A4"/>
    <w:rsid w:val="0084301A"/>
    <w:rsid w:val="0084415D"/>
    <w:rsid w:val="00844A86"/>
    <w:rsid w:val="00845785"/>
    <w:rsid w:val="00847001"/>
    <w:rsid w:val="00847BF4"/>
    <w:rsid w:val="00851181"/>
    <w:rsid w:val="008513A3"/>
    <w:rsid w:val="0085249F"/>
    <w:rsid w:val="00852606"/>
    <w:rsid w:val="008543EF"/>
    <w:rsid w:val="00854E03"/>
    <w:rsid w:val="008550DB"/>
    <w:rsid w:val="00855208"/>
    <w:rsid w:val="00855C76"/>
    <w:rsid w:val="00855F88"/>
    <w:rsid w:val="008608AF"/>
    <w:rsid w:val="00861836"/>
    <w:rsid w:val="00861AC8"/>
    <w:rsid w:val="00861C79"/>
    <w:rsid w:val="00862D4C"/>
    <w:rsid w:val="00863250"/>
    <w:rsid w:val="00863730"/>
    <w:rsid w:val="00864569"/>
    <w:rsid w:val="00867DC1"/>
    <w:rsid w:val="0087038E"/>
    <w:rsid w:val="008706E0"/>
    <w:rsid w:val="00871CF0"/>
    <w:rsid w:val="00871FD0"/>
    <w:rsid w:val="00872D1F"/>
    <w:rsid w:val="00875116"/>
    <w:rsid w:val="00875302"/>
    <w:rsid w:val="00877B78"/>
    <w:rsid w:val="008822D2"/>
    <w:rsid w:val="0088287A"/>
    <w:rsid w:val="008847BE"/>
    <w:rsid w:val="00884FD1"/>
    <w:rsid w:val="008853FF"/>
    <w:rsid w:val="008859CA"/>
    <w:rsid w:val="008862FA"/>
    <w:rsid w:val="0088690B"/>
    <w:rsid w:val="00886A88"/>
    <w:rsid w:val="008874AE"/>
    <w:rsid w:val="00890400"/>
    <w:rsid w:val="00890639"/>
    <w:rsid w:val="00890BA3"/>
    <w:rsid w:val="00890E51"/>
    <w:rsid w:val="00891158"/>
    <w:rsid w:val="00891955"/>
    <w:rsid w:val="008921A8"/>
    <w:rsid w:val="00892DC0"/>
    <w:rsid w:val="00892FA1"/>
    <w:rsid w:val="008950B3"/>
    <w:rsid w:val="00896D8A"/>
    <w:rsid w:val="00897C76"/>
    <w:rsid w:val="008A0159"/>
    <w:rsid w:val="008A4260"/>
    <w:rsid w:val="008A4F80"/>
    <w:rsid w:val="008A5685"/>
    <w:rsid w:val="008A5CD6"/>
    <w:rsid w:val="008A719C"/>
    <w:rsid w:val="008B0630"/>
    <w:rsid w:val="008B2444"/>
    <w:rsid w:val="008B5A12"/>
    <w:rsid w:val="008B6355"/>
    <w:rsid w:val="008C0E0A"/>
    <w:rsid w:val="008C0E81"/>
    <w:rsid w:val="008C2726"/>
    <w:rsid w:val="008C2A91"/>
    <w:rsid w:val="008C370C"/>
    <w:rsid w:val="008C40D2"/>
    <w:rsid w:val="008C4FC2"/>
    <w:rsid w:val="008C5DBF"/>
    <w:rsid w:val="008C5F0A"/>
    <w:rsid w:val="008C6099"/>
    <w:rsid w:val="008C611D"/>
    <w:rsid w:val="008D2621"/>
    <w:rsid w:val="008D41BF"/>
    <w:rsid w:val="008D501C"/>
    <w:rsid w:val="008D5298"/>
    <w:rsid w:val="008D5D85"/>
    <w:rsid w:val="008D7B05"/>
    <w:rsid w:val="008E0ABC"/>
    <w:rsid w:val="008E0CC1"/>
    <w:rsid w:val="008E149D"/>
    <w:rsid w:val="008E2A33"/>
    <w:rsid w:val="008E2C9D"/>
    <w:rsid w:val="008E3DDE"/>
    <w:rsid w:val="008E42EA"/>
    <w:rsid w:val="008E4B3C"/>
    <w:rsid w:val="008E5891"/>
    <w:rsid w:val="008E5EC4"/>
    <w:rsid w:val="008E6B9F"/>
    <w:rsid w:val="008E73BA"/>
    <w:rsid w:val="008F0094"/>
    <w:rsid w:val="008F0579"/>
    <w:rsid w:val="008F1111"/>
    <w:rsid w:val="008F13D8"/>
    <w:rsid w:val="008F1C22"/>
    <w:rsid w:val="008F3E58"/>
    <w:rsid w:val="008F40CC"/>
    <w:rsid w:val="008F4BA9"/>
    <w:rsid w:val="008F5431"/>
    <w:rsid w:val="008F6679"/>
    <w:rsid w:val="00900E7A"/>
    <w:rsid w:val="00901C20"/>
    <w:rsid w:val="00901DC6"/>
    <w:rsid w:val="009035F6"/>
    <w:rsid w:val="00903858"/>
    <w:rsid w:val="00905C4A"/>
    <w:rsid w:val="00906489"/>
    <w:rsid w:val="00906845"/>
    <w:rsid w:val="00907022"/>
    <w:rsid w:val="0090727B"/>
    <w:rsid w:val="00911A3E"/>
    <w:rsid w:val="00914680"/>
    <w:rsid w:val="009149E6"/>
    <w:rsid w:val="00914DF9"/>
    <w:rsid w:val="00915574"/>
    <w:rsid w:val="0091562A"/>
    <w:rsid w:val="00915F26"/>
    <w:rsid w:val="00916330"/>
    <w:rsid w:val="0091794B"/>
    <w:rsid w:val="009207C8"/>
    <w:rsid w:val="009211F3"/>
    <w:rsid w:val="00921811"/>
    <w:rsid w:val="00922232"/>
    <w:rsid w:val="0092322C"/>
    <w:rsid w:val="00924491"/>
    <w:rsid w:val="00925E2D"/>
    <w:rsid w:val="00927C03"/>
    <w:rsid w:val="00927EFC"/>
    <w:rsid w:val="009307B1"/>
    <w:rsid w:val="00930EB3"/>
    <w:rsid w:val="00931C82"/>
    <w:rsid w:val="00934D7C"/>
    <w:rsid w:val="009359EE"/>
    <w:rsid w:val="0093672F"/>
    <w:rsid w:val="009374AA"/>
    <w:rsid w:val="00937D53"/>
    <w:rsid w:val="00937DAE"/>
    <w:rsid w:val="00940ADF"/>
    <w:rsid w:val="00940DF4"/>
    <w:rsid w:val="00941402"/>
    <w:rsid w:val="00941F2A"/>
    <w:rsid w:val="00944D47"/>
    <w:rsid w:val="00945D07"/>
    <w:rsid w:val="009504BF"/>
    <w:rsid w:val="00950D79"/>
    <w:rsid w:val="00951155"/>
    <w:rsid w:val="009511B4"/>
    <w:rsid w:val="00951B6C"/>
    <w:rsid w:val="0095321F"/>
    <w:rsid w:val="00955784"/>
    <w:rsid w:val="009563E5"/>
    <w:rsid w:val="009565BB"/>
    <w:rsid w:val="00957DD4"/>
    <w:rsid w:val="009609EB"/>
    <w:rsid w:val="00960AB6"/>
    <w:rsid w:val="009661CE"/>
    <w:rsid w:val="00966C64"/>
    <w:rsid w:val="00966D3B"/>
    <w:rsid w:val="00967043"/>
    <w:rsid w:val="009673CE"/>
    <w:rsid w:val="009674D6"/>
    <w:rsid w:val="009678C4"/>
    <w:rsid w:val="00970813"/>
    <w:rsid w:val="00970F46"/>
    <w:rsid w:val="00971C3E"/>
    <w:rsid w:val="00972487"/>
    <w:rsid w:val="009738EB"/>
    <w:rsid w:val="00974555"/>
    <w:rsid w:val="00974618"/>
    <w:rsid w:val="00975991"/>
    <w:rsid w:val="009760EC"/>
    <w:rsid w:val="00976985"/>
    <w:rsid w:val="00981608"/>
    <w:rsid w:val="00981745"/>
    <w:rsid w:val="009865EA"/>
    <w:rsid w:val="00986D10"/>
    <w:rsid w:val="00986E91"/>
    <w:rsid w:val="00987577"/>
    <w:rsid w:val="00990536"/>
    <w:rsid w:val="00990878"/>
    <w:rsid w:val="00990A90"/>
    <w:rsid w:val="00991CF4"/>
    <w:rsid w:val="00991E04"/>
    <w:rsid w:val="009935F1"/>
    <w:rsid w:val="009939A6"/>
    <w:rsid w:val="009941AF"/>
    <w:rsid w:val="00995192"/>
    <w:rsid w:val="00997108"/>
    <w:rsid w:val="009A1054"/>
    <w:rsid w:val="009A124D"/>
    <w:rsid w:val="009A2DC6"/>
    <w:rsid w:val="009A2E10"/>
    <w:rsid w:val="009A417F"/>
    <w:rsid w:val="009A4BE6"/>
    <w:rsid w:val="009A4CB3"/>
    <w:rsid w:val="009A59CA"/>
    <w:rsid w:val="009A7143"/>
    <w:rsid w:val="009A7DCD"/>
    <w:rsid w:val="009B1254"/>
    <w:rsid w:val="009B21DE"/>
    <w:rsid w:val="009B2C27"/>
    <w:rsid w:val="009B431D"/>
    <w:rsid w:val="009B6280"/>
    <w:rsid w:val="009B638B"/>
    <w:rsid w:val="009B67D2"/>
    <w:rsid w:val="009C146D"/>
    <w:rsid w:val="009C2402"/>
    <w:rsid w:val="009C2A93"/>
    <w:rsid w:val="009C303D"/>
    <w:rsid w:val="009C3B92"/>
    <w:rsid w:val="009C4A51"/>
    <w:rsid w:val="009C4C65"/>
    <w:rsid w:val="009C5FF0"/>
    <w:rsid w:val="009C611C"/>
    <w:rsid w:val="009C6C95"/>
    <w:rsid w:val="009C738F"/>
    <w:rsid w:val="009C7E84"/>
    <w:rsid w:val="009D028A"/>
    <w:rsid w:val="009D090F"/>
    <w:rsid w:val="009D38BF"/>
    <w:rsid w:val="009D3A20"/>
    <w:rsid w:val="009D3EE3"/>
    <w:rsid w:val="009D4541"/>
    <w:rsid w:val="009D4F4A"/>
    <w:rsid w:val="009D631D"/>
    <w:rsid w:val="009D70A4"/>
    <w:rsid w:val="009E086D"/>
    <w:rsid w:val="009E233F"/>
    <w:rsid w:val="009E23F8"/>
    <w:rsid w:val="009E2FF5"/>
    <w:rsid w:val="009E3320"/>
    <w:rsid w:val="009E4707"/>
    <w:rsid w:val="009E7012"/>
    <w:rsid w:val="009F0AE9"/>
    <w:rsid w:val="009F10E3"/>
    <w:rsid w:val="009F16D0"/>
    <w:rsid w:val="009F2E78"/>
    <w:rsid w:val="009F5794"/>
    <w:rsid w:val="009F670C"/>
    <w:rsid w:val="00A01956"/>
    <w:rsid w:val="00A02FCC"/>
    <w:rsid w:val="00A032A6"/>
    <w:rsid w:val="00A047ED"/>
    <w:rsid w:val="00A0774A"/>
    <w:rsid w:val="00A07DC4"/>
    <w:rsid w:val="00A07F85"/>
    <w:rsid w:val="00A10906"/>
    <w:rsid w:val="00A10D0E"/>
    <w:rsid w:val="00A11106"/>
    <w:rsid w:val="00A11AB6"/>
    <w:rsid w:val="00A15E32"/>
    <w:rsid w:val="00A16A85"/>
    <w:rsid w:val="00A16DCF"/>
    <w:rsid w:val="00A2002E"/>
    <w:rsid w:val="00A205B5"/>
    <w:rsid w:val="00A2072D"/>
    <w:rsid w:val="00A2091E"/>
    <w:rsid w:val="00A20E0F"/>
    <w:rsid w:val="00A210FF"/>
    <w:rsid w:val="00A21EFF"/>
    <w:rsid w:val="00A23695"/>
    <w:rsid w:val="00A265B5"/>
    <w:rsid w:val="00A26736"/>
    <w:rsid w:val="00A26ECD"/>
    <w:rsid w:val="00A322A6"/>
    <w:rsid w:val="00A32846"/>
    <w:rsid w:val="00A32953"/>
    <w:rsid w:val="00A3295E"/>
    <w:rsid w:val="00A329C9"/>
    <w:rsid w:val="00A34731"/>
    <w:rsid w:val="00A35899"/>
    <w:rsid w:val="00A359A7"/>
    <w:rsid w:val="00A3672F"/>
    <w:rsid w:val="00A36C15"/>
    <w:rsid w:val="00A37110"/>
    <w:rsid w:val="00A3716E"/>
    <w:rsid w:val="00A379A9"/>
    <w:rsid w:val="00A408FF"/>
    <w:rsid w:val="00A413D1"/>
    <w:rsid w:val="00A417AD"/>
    <w:rsid w:val="00A41B07"/>
    <w:rsid w:val="00A41EE7"/>
    <w:rsid w:val="00A45EA8"/>
    <w:rsid w:val="00A46759"/>
    <w:rsid w:val="00A47070"/>
    <w:rsid w:val="00A478C6"/>
    <w:rsid w:val="00A537C3"/>
    <w:rsid w:val="00A546FE"/>
    <w:rsid w:val="00A54A30"/>
    <w:rsid w:val="00A5624E"/>
    <w:rsid w:val="00A57E80"/>
    <w:rsid w:val="00A62167"/>
    <w:rsid w:val="00A63544"/>
    <w:rsid w:val="00A6385D"/>
    <w:rsid w:val="00A64815"/>
    <w:rsid w:val="00A64DC9"/>
    <w:rsid w:val="00A64E7A"/>
    <w:rsid w:val="00A65115"/>
    <w:rsid w:val="00A6564E"/>
    <w:rsid w:val="00A65C57"/>
    <w:rsid w:val="00A65F92"/>
    <w:rsid w:val="00A67856"/>
    <w:rsid w:val="00A7124F"/>
    <w:rsid w:val="00A71919"/>
    <w:rsid w:val="00A75B4B"/>
    <w:rsid w:val="00A75F5C"/>
    <w:rsid w:val="00A77D4F"/>
    <w:rsid w:val="00A80FA2"/>
    <w:rsid w:val="00A82721"/>
    <w:rsid w:val="00A855E6"/>
    <w:rsid w:val="00A86199"/>
    <w:rsid w:val="00A861A4"/>
    <w:rsid w:val="00A870E2"/>
    <w:rsid w:val="00A87C98"/>
    <w:rsid w:val="00A87D51"/>
    <w:rsid w:val="00A91388"/>
    <w:rsid w:val="00A916EA"/>
    <w:rsid w:val="00A91B44"/>
    <w:rsid w:val="00A921A0"/>
    <w:rsid w:val="00A92598"/>
    <w:rsid w:val="00A92953"/>
    <w:rsid w:val="00A93358"/>
    <w:rsid w:val="00A93A43"/>
    <w:rsid w:val="00A94E02"/>
    <w:rsid w:val="00A9603F"/>
    <w:rsid w:val="00AA0DC7"/>
    <w:rsid w:val="00AA18D5"/>
    <w:rsid w:val="00AA24E3"/>
    <w:rsid w:val="00AA2E5C"/>
    <w:rsid w:val="00AA5337"/>
    <w:rsid w:val="00AA6428"/>
    <w:rsid w:val="00AA6D59"/>
    <w:rsid w:val="00AA6E69"/>
    <w:rsid w:val="00AB1CAE"/>
    <w:rsid w:val="00AB2DF5"/>
    <w:rsid w:val="00AB3034"/>
    <w:rsid w:val="00AB4B84"/>
    <w:rsid w:val="00AB74C2"/>
    <w:rsid w:val="00AC0AB1"/>
    <w:rsid w:val="00AC1D2D"/>
    <w:rsid w:val="00AC21D1"/>
    <w:rsid w:val="00AC23CB"/>
    <w:rsid w:val="00AC3CCE"/>
    <w:rsid w:val="00AC44AF"/>
    <w:rsid w:val="00AC4719"/>
    <w:rsid w:val="00AC58CD"/>
    <w:rsid w:val="00AC59DA"/>
    <w:rsid w:val="00AC5BF5"/>
    <w:rsid w:val="00AC5E89"/>
    <w:rsid w:val="00AC73BD"/>
    <w:rsid w:val="00AC7E08"/>
    <w:rsid w:val="00AD20A5"/>
    <w:rsid w:val="00AD4777"/>
    <w:rsid w:val="00AD7662"/>
    <w:rsid w:val="00AE1CA0"/>
    <w:rsid w:val="00AE281E"/>
    <w:rsid w:val="00AE2EED"/>
    <w:rsid w:val="00AE4E74"/>
    <w:rsid w:val="00AE57EA"/>
    <w:rsid w:val="00AE5CC5"/>
    <w:rsid w:val="00AE5CE4"/>
    <w:rsid w:val="00AF2425"/>
    <w:rsid w:val="00AF2874"/>
    <w:rsid w:val="00AF2B9F"/>
    <w:rsid w:val="00AF3855"/>
    <w:rsid w:val="00AF3985"/>
    <w:rsid w:val="00AF474E"/>
    <w:rsid w:val="00AF4D1C"/>
    <w:rsid w:val="00AF51D5"/>
    <w:rsid w:val="00AF6F8C"/>
    <w:rsid w:val="00AF6FA0"/>
    <w:rsid w:val="00AF7446"/>
    <w:rsid w:val="00AF78AE"/>
    <w:rsid w:val="00AF78D1"/>
    <w:rsid w:val="00B020BC"/>
    <w:rsid w:val="00B034BA"/>
    <w:rsid w:val="00B05053"/>
    <w:rsid w:val="00B0585E"/>
    <w:rsid w:val="00B06D0D"/>
    <w:rsid w:val="00B07823"/>
    <w:rsid w:val="00B11028"/>
    <w:rsid w:val="00B1261F"/>
    <w:rsid w:val="00B12F70"/>
    <w:rsid w:val="00B148C1"/>
    <w:rsid w:val="00B153D0"/>
    <w:rsid w:val="00B157B6"/>
    <w:rsid w:val="00B173A7"/>
    <w:rsid w:val="00B17D4D"/>
    <w:rsid w:val="00B20856"/>
    <w:rsid w:val="00B22CBB"/>
    <w:rsid w:val="00B237C2"/>
    <w:rsid w:val="00B24278"/>
    <w:rsid w:val="00B26312"/>
    <w:rsid w:val="00B27BFE"/>
    <w:rsid w:val="00B30145"/>
    <w:rsid w:val="00B30B5F"/>
    <w:rsid w:val="00B3105A"/>
    <w:rsid w:val="00B33A19"/>
    <w:rsid w:val="00B3574C"/>
    <w:rsid w:val="00B35DDB"/>
    <w:rsid w:val="00B36151"/>
    <w:rsid w:val="00B36C13"/>
    <w:rsid w:val="00B3764B"/>
    <w:rsid w:val="00B4179F"/>
    <w:rsid w:val="00B41D01"/>
    <w:rsid w:val="00B42825"/>
    <w:rsid w:val="00B42B65"/>
    <w:rsid w:val="00B45470"/>
    <w:rsid w:val="00B45EBB"/>
    <w:rsid w:val="00B4661F"/>
    <w:rsid w:val="00B46B12"/>
    <w:rsid w:val="00B47230"/>
    <w:rsid w:val="00B5057E"/>
    <w:rsid w:val="00B518B7"/>
    <w:rsid w:val="00B53678"/>
    <w:rsid w:val="00B537D4"/>
    <w:rsid w:val="00B556E1"/>
    <w:rsid w:val="00B56C16"/>
    <w:rsid w:val="00B56CE9"/>
    <w:rsid w:val="00B579DD"/>
    <w:rsid w:val="00B601BF"/>
    <w:rsid w:val="00B608F8"/>
    <w:rsid w:val="00B61E23"/>
    <w:rsid w:val="00B62F65"/>
    <w:rsid w:val="00B63A32"/>
    <w:rsid w:val="00B6411F"/>
    <w:rsid w:val="00B641EC"/>
    <w:rsid w:val="00B64585"/>
    <w:rsid w:val="00B64FB4"/>
    <w:rsid w:val="00B6502B"/>
    <w:rsid w:val="00B653F8"/>
    <w:rsid w:val="00B67DB2"/>
    <w:rsid w:val="00B70991"/>
    <w:rsid w:val="00B7139F"/>
    <w:rsid w:val="00B716FF"/>
    <w:rsid w:val="00B724C8"/>
    <w:rsid w:val="00B728A9"/>
    <w:rsid w:val="00B7595F"/>
    <w:rsid w:val="00B76092"/>
    <w:rsid w:val="00B76744"/>
    <w:rsid w:val="00B76B92"/>
    <w:rsid w:val="00B76EB0"/>
    <w:rsid w:val="00B77031"/>
    <w:rsid w:val="00B77523"/>
    <w:rsid w:val="00B77592"/>
    <w:rsid w:val="00B77885"/>
    <w:rsid w:val="00B80E19"/>
    <w:rsid w:val="00B818A0"/>
    <w:rsid w:val="00B81AC1"/>
    <w:rsid w:val="00B840BB"/>
    <w:rsid w:val="00B849F7"/>
    <w:rsid w:val="00B85D8A"/>
    <w:rsid w:val="00B90EB5"/>
    <w:rsid w:val="00B90F8F"/>
    <w:rsid w:val="00B91046"/>
    <w:rsid w:val="00B91B7D"/>
    <w:rsid w:val="00B91F1A"/>
    <w:rsid w:val="00B92C02"/>
    <w:rsid w:val="00B93664"/>
    <w:rsid w:val="00B94BA2"/>
    <w:rsid w:val="00B9561D"/>
    <w:rsid w:val="00B958A6"/>
    <w:rsid w:val="00B95B9D"/>
    <w:rsid w:val="00B95D11"/>
    <w:rsid w:val="00B9633C"/>
    <w:rsid w:val="00B965EF"/>
    <w:rsid w:val="00B971B4"/>
    <w:rsid w:val="00BA15C4"/>
    <w:rsid w:val="00BA35DA"/>
    <w:rsid w:val="00BA3A6B"/>
    <w:rsid w:val="00BA4AE8"/>
    <w:rsid w:val="00BA5957"/>
    <w:rsid w:val="00BA596F"/>
    <w:rsid w:val="00BB0FA1"/>
    <w:rsid w:val="00BB294E"/>
    <w:rsid w:val="00BB5300"/>
    <w:rsid w:val="00BB55D9"/>
    <w:rsid w:val="00BB5734"/>
    <w:rsid w:val="00BC03BD"/>
    <w:rsid w:val="00BC063A"/>
    <w:rsid w:val="00BC20E2"/>
    <w:rsid w:val="00BC265C"/>
    <w:rsid w:val="00BC2BF4"/>
    <w:rsid w:val="00BC65F1"/>
    <w:rsid w:val="00BD0A09"/>
    <w:rsid w:val="00BD0E10"/>
    <w:rsid w:val="00BD268A"/>
    <w:rsid w:val="00BD33D9"/>
    <w:rsid w:val="00BD68FB"/>
    <w:rsid w:val="00BD773B"/>
    <w:rsid w:val="00BD776C"/>
    <w:rsid w:val="00BE16F0"/>
    <w:rsid w:val="00BE2DA4"/>
    <w:rsid w:val="00BE2DBF"/>
    <w:rsid w:val="00BE593C"/>
    <w:rsid w:val="00BE6696"/>
    <w:rsid w:val="00BE6BD9"/>
    <w:rsid w:val="00BF2946"/>
    <w:rsid w:val="00BF3BCB"/>
    <w:rsid w:val="00BF4D91"/>
    <w:rsid w:val="00BF51B2"/>
    <w:rsid w:val="00BF537E"/>
    <w:rsid w:val="00C02A03"/>
    <w:rsid w:val="00C02D83"/>
    <w:rsid w:val="00C03CDA"/>
    <w:rsid w:val="00C04551"/>
    <w:rsid w:val="00C049F2"/>
    <w:rsid w:val="00C04A81"/>
    <w:rsid w:val="00C0632C"/>
    <w:rsid w:val="00C066DC"/>
    <w:rsid w:val="00C12624"/>
    <w:rsid w:val="00C126F1"/>
    <w:rsid w:val="00C13CD8"/>
    <w:rsid w:val="00C144C8"/>
    <w:rsid w:val="00C15802"/>
    <w:rsid w:val="00C169AB"/>
    <w:rsid w:val="00C211D3"/>
    <w:rsid w:val="00C219FE"/>
    <w:rsid w:val="00C23815"/>
    <w:rsid w:val="00C23FBB"/>
    <w:rsid w:val="00C25B12"/>
    <w:rsid w:val="00C26B2B"/>
    <w:rsid w:val="00C26EF4"/>
    <w:rsid w:val="00C31263"/>
    <w:rsid w:val="00C316B8"/>
    <w:rsid w:val="00C320FD"/>
    <w:rsid w:val="00C32319"/>
    <w:rsid w:val="00C35BD6"/>
    <w:rsid w:val="00C40BBC"/>
    <w:rsid w:val="00C4137E"/>
    <w:rsid w:val="00C41F6E"/>
    <w:rsid w:val="00C422FC"/>
    <w:rsid w:val="00C42E45"/>
    <w:rsid w:val="00C43386"/>
    <w:rsid w:val="00C4338B"/>
    <w:rsid w:val="00C453F4"/>
    <w:rsid w:val="00C47C4F"/>
    <w:rsid w:val="00C5081F"/>
    <w:rsid w:val="00C515F9"/>
    <w:rsid w:val="00C52574"/>
    <w:rsid w:val="00C526DE"/>
    <w:rsid w:val="00C52C0C"/>
    <w:rsid w:val="00C52F66"/>
    <w:rsid w:val="00C538F2"/>
    <w:rsid w:val="00C54E0F"/>
    <w:rsid w:val="00C55184"/>
    <w:rsid w:val="00C5604B"/>
    <w:rsid w:val="00C56701"/>
    <w:rsid w:val="00C56E50"/>
    <w:rsid w:val="00C571AA"/>
    <w:rsid w:val="00C608D3"/>
    <w:rsid w:val="00C60941"/>
    <w:rsid w:val="00C6185B"/>
    <w:rsid w:val="00C64182"/>
    <w:rsid w:val="00C65EEB"/>
    <w:rsid w:val="00C6750F"/>
    <w:rsid w:val="00C67FB7"/>
    <w:rsid w:val="00C707D1"/>
    <w:rsid w:val="00C72103"/>
    <w:rsid w:val="00C721AB"/>
    <w:rsid w:val="00C72D15"/>
    <w:rsid w:val="00C736E3"/>
    <w:rsid w:val="00C80225"/>
    <w:rsid w:val="00C8054E"/>
    <w:rsid w:val="00C80BA0"/>
    <w:rsid w:val="00C82B1D"/>
    <w:rsid w:val="00C84132"/>
    <w:rsid w:val="00C844C0"/>
    <w:rsid w:val="00C85038"/>
    <w:rsid w:val="00C8512B"/>
    <w:rsid w:val="00C85DDC"/>
    <w:rsid w:val="00C86F06"/>
    <w:rsid w:val="00C904DC"/>
    <w:rsid w:val="00C92495"/>
    <w:rsid w:val="00C92850"/>
    <w:rsid w:val="00C92854"/>
    <w:rsid w:val="00C945A5"/>
    <w:rsid w:val="00C94611"/>
    <w:rsid w:val="00C94658"/>
    <w:rsid w:val="00C953E6"/>
    <w:rsid w:val="00C963E5"/>
    <w:rsid w:val="00CA231D"/>
    <w:rsid w:val="00CA27AB"/>
    <w:rsid w:val="00CA2E7C"/>
    <w:rsid w:val="00CA3BFB"/>
    <w:rsid w:val="00CA4F40"/>
    <w:rsid w:val="00CA647F"/>
    <w:rsid w:val="00CA7050"/>
    <w:rsid w:val="00CA77C3"/>
    <w:rsid w:val="00CB05A5"/>
    <w:rsid w:val="00CB0CB4"/>
    <w:rsid w:val="00CB20AE"/>
    <w:rsid w:val="00CB21CC"/>
    <w:rsid w:val="00CB256A"/>
    <w:rsid w:val="00CB3096"/>
    <w:rsid w:val="00CB3860"/>
    <w:rsid w:val="00CB4A65"/>
    <w:rsid w:val="00CB5DB0"/>
    <w:rsid w:val="00CB62E9"/>
    <w:rsid w:val="00CB7D42"/>
    <w:rsid w:val="00CC0520"/>
    <w:rsid w:val="00CC198A"/>
    <w:rsid w:val="00CC32B8"/>
    <w:rsid w:val="00CC3EE2"/>
    <w:rsid w:val="00CC5926"/>
    <w:rsid w:val="00CC59EE"/>
    <w:rsid w:val="00CC6A2F"/>
    <w:rsid w:val="00CC7153"/>
    <w:rsid w:val="00CD0824"/>
    <w:rsid w:val="00CD1442"/>
    <w:rsid w:val="00CD23C6"/>
    <w:rsid w:val="00CD27FD"/>
    <w:rsid w:val="00CD4BF6"/>
    <w:rsid w:val="00CD5137"/>
    <w:rsid w:val="00CD585E"/>
    <w:rsid w:val="00CD6E7B"/>
    <w:rsid w:val="00CE0775"/>
    <w:rsid w:val="00CE0831"/>
    <w:rsid w:val="00CE17F0"/>
    <w:rsid w:val="00CE19D9"/>
    <w:rsid w:val="00CE469C"/>
    <w:rsid w:val="00CE48D0"/>
    <w:rsid w:val="00CE4D3B"/>
    <w:rsid w:val="00CE661B"/>
    <w:rsid w:val="00CE6645"/>
    <w:rsid w:val="00CE671F"/>
    <w:rsid w:val="00CE67E4"/>
    <w:rsid w:val="00CE6D0F"/>
    <w:rsid w:val="00CE6FBD"/>
    <w:rsid w:val="00CE7236"/>
    <w:rsid w:val="00CE7322"/>
    <w:rsid w:val="00CF0881"/>
    <w:rsid w:val="00CF10B1"/>
    <w:rsid w:val="00CF137C"/>
    <w:rsid w:val="00CF38CF"/>
    <w:rsid w:val="00CF548C"/>
    <w:rsid w:val="00CF5C02"/>
    <w:rsid w:val="00CF5CC0"/>
    <w:rsid w:val="00CF721D"/>
    <w:rsid w:val="00CF7DB6"/>
    <w:rsid w:val="00D0146F"/>
    <w:rsid w:val="00D03FB5"/>
    <w:rsid w:val="00D04947"/>
    <w:rsid w:val="00D04BB9"/>
    <w:rsid w:val="00D06388"/>
    <w:rsid w:val="00D06DBE"/>
    <w:rsid w:val="00D11A34"/>
    <w:rsid w:val="00D12123"/>
    <w:rsid w:val="00D1452A"/>
    <w:rsid w:val="00D15BF7"/>
    <w:rsid w:val="00D15C8C"/>
    <w:rsid w:val="00D16E4B"/>
    <w:rsid w:val="00D16F6D"/>
    <w:rsid w:val="00D175C8"/>
    <w:rsid w:val="00D211D0"/>
    <w:rsid w:val="00D216B9"/>
    <w:rsid w:val="00D21E4E"/>
    <w:rsid w:val="00D227FE"/>
    <w:rsid w:val="00D22B6E"/>
    <w:rsid w:val="00D22FD4"/>
    <w:rsid w:val="00D25996"/>
    <w:rsid w:val="00D2654D"/>
    <w:rsid w:val="00D269A3"/>
    <w:rsid w:val="00D26D52"/>
    <w:rsid w:val="00D273C8"/>
    <w:rsid w:val="00D27B56"/>
    <w:rsid w:val="00D32C5E"/>
    <w:rsid w:val="00D330CF"/>
    <w:rsid w:val="00D3361C"/>
    <w:rsid w:val="00D33E3C"/>
    <w:rsid w:val="00D3401F"/>
    <w:rsid w:val="00D343B5"/>
    <w:rsid w:val="00D3468D"/>
    <w:rsid w:val="00D34B72"/>
    <w:rsid w:val="00D35336"/>
    <w:rsid w:val="00D358F9"/>
    <w:rsid w:val="00D35D72"/>
    <w:rsid w:val="00D35D94"/>
    <w:rsid w:val="00D43CAF"/>
    <w:rsid w:val="00D4408F"/>
    <w:rsid w:val="00D44983"/>
    <w:rsid w:val="00D44F4A"/>
    <w:rsid w:val="00D45327"/>
    <w:rsid w:val="00D4583A"/>
    <w:rsid w:val="00D45937"/>
    <w:rsid w:val="00D45BCF"/>
    <w:rsid w:val="00D474FD"/>
    <w:rsid w:val="00D51DCB"/>
    <w:rsid w:val="00D5285F"/>
    <w:rsid w:val="00D52975"/>
    <w:rsid w:val="00D53CF5"/>
    <w:rsid w:val="00D54054"/>
    <w:rsid w:val="00D5593D"/>
    <w:rsid w:val="00D55C2F"/>
    <w:rsid w:val="00D5605F"/>
    <w:rsid w:val="00D566A2"/>
    <w:rsid w:val="00D574AD"/>
    <w:rsid w:val="00D60482"/>
    <w:rsid w:val="00D6091E"/>
    <w:rsid w:val="00D60B9F"/>
    <w:rsid w:val="00D61D91"/>
    <w:rsid w:val="00D62D9F"/>
    <w:rsid w:val="00D632DC"/>
    <w:rsid w:val="00D660AE"/>
    <w:rsid w:val="00D66689"/>
    <w:rsid w:val="00D70867"/>
    <w:rsid w:val="00D708DE"/>
    <w:rsid w:val="00D7231D"/>
    <w:rsid w:val="00D7234F"/>
    <w:rsid w:val="00D7472C"/>
    <w:rsid w:val="00D754DF"/>
    <w:rsid w:val="00D75DBB"/>
    <w:rsid w:val="00D76193"/>
    <w:rsid w:val="00D76282"/>
    <w:rsid w:val="00D76F6B"/>
    <w:rsid w:val="00D81D56"/>
    <w:rsid w:val="00D8275E"/>
    <w:rsid w:val="00D84EA7"/>
    <w:rsid w:val="00D85093"/>
    <w:rsid w:val="00D852A3"/>
    <w:rsid w:val="00D85902"/>
    <w:rsid w:val="00D860D5"/>
    <w:rsid w:val="00D8639F"/>
    <w:rsid w:val="00D86DE9"/>
    <w:rsid w:val="00D877B2"/>
    <w:rsid w:val="00D87D81"/>
    <w:rsid w:val="00D9024D"/>
    <w:rsid w:val="00D913E0"/>
    <w:rsid w:val="00D93417"/>
    <w:rsid w:val="00D93BAA"/>
    <w:rsid w:val="00D959AB"/>
    <w:rsid w:val="00D95BC9"/>
    <w:rsid w:val="00D96C3D"/>
    <w:rsid w:val="00D96FF7"/>
    <w:rsid w:val="00DA3B41"/>
    <w:rsid w:val="00DA44B5"/>
    <w:rsid w:val="00DA632C"/>
    <w:rsid w:val="00DA6ECD"/>
    <w:rsid w:val="00DA7BA0"/>
    <w:rsid w:val="00DA7E66"/>
    <w:rsid w:val="00DB0876"/>
    <w:rsid w:val="00DB4A26"/>
    <w:rsid w:val="00DB5EEE"/>
    <w:rsid w:val="00DC23C3"/>
    <w:rsid w:val="00DC3353"/>
    <w:rsid w:val="00DC3894"/>
    <w:rsid w:val="00DC38DD"/>
    <w:rsid w:val="00DC3969"/>
    <w:rsid w:val="00DC41B6"/>
    <w:rsid w:val="00DC751B"/>
    <w:rsid w:val="00DC75CF"/>
    <w:rsid w:val="00DD080E"/>
    <w:rsid w:val="00DD147C"/>
    <w:rsid w:val="00DD1FF2"/>
    <w:rsid w:val="00DD214E"/>
    <w:rsid w:val="00DD59D8"/>
    <w:rsid w:val="00DE03EE"/>
    <w:rsid w:val="00DE0F08"/>
    <w:rsid w:val="00DE21DC"/>
    <w:rsid w:val="00DE2D79"/>
    <w:rsid w:val="00DE332A"/>
    <w:rsid w:val="00DE3381"/>
    <w:rsid w:val="00DE4404"/>
    <w:rsid w:val="00DE467B"/>
    <w:rsid w:val="00DE4B30"/>
    <w:rsid w:val="00DE5297"/>
    <w:rsid w:val="00DE70E5"/>
    <w:rsid w:val="00DE7275"/>
    <w:rsid w:val="00DE7F82"/>
    <w:rsid w:val="00DF0535"/>
    <w:rsid w:val="00DF0586"/>
    <w:rsid w:val="00DF1BE1"/>
    <w:rsid w:val="00DF4C48"/>
    <w:rsid w:val="00DF5CAE"/>
    <w:rsid w:val="00E00617"/>
    <w:rsid w:val="00E019E6"/>
    <w:rsid w:val="00E01E69"/>
    <w:rsid w:val="00E04182"/>
    <w:rsid w:val="00E04FB9"/>
    <w:rsid w:val="00E05B4A"/>
    <w:rsid w:val="00E05B5A"/>
    <w:rsid w:val="00E060BA"/>
    <w:rsid w:val="00E07F98"/>
    <w:rsid w:val="00E101B2"/>
    <w:rsid w:val="00E1198C"/>
    <w:rsid w:val="00E1273B"/>
    <w:rsid w:val="00E148F3"/>
    <w:rsid w:val="00E1502A"/>
    <w:rsid w:val="00E21D45"/>
    <w:rsid w:val="00E224B2"/>
    <w:rsid w:val="00E22BA9"/>
    <w:rsid w:val="00E23C4C"/>
    <w:rsid w:val="00E23EB7"/>
    <w:rsid w:val="00E25A6E"/>
    <w:rsid w:val="00E273CC"/>
    <w:rsid w:val="00E3119F"/>
    <w:rsid w:val="00E31ADD"/>
    <w:rsid w:val="00E31C73"/>
    <w:rsid w:val="00E322DD"/>
    <w:rsid w:val="00E327E3"/>
    <w:rsid w:val="00E337A7"/>
    <w:rsid w:val="00E33A04"/>
    <w:rsid w:val="00E33C22"/>
    <w:rsid w:val="00E3404A"/>
    <w:rsid w:val="00E3628F"/>
    <w:rsid w:val="00E363F4"/>
    <w:rsid w:val="00E37714"/>
    <w:rsid w:val="00E37770"/>
    <w:rsid w:val="00E40D4F"/>
    <w:rsid w:val="00E41C0F"/>
    <w:rsid w:val="00E44AAD"/>
    <w:rsid w:val="00E44CE6"/>
    <w:rsid w:val="00E44FE8"/>
    <w:rsid w:val="00E45FF8"/>
    <w:rsid w:val="00E4636A"/>
    <w:rsid w:val="00E52D7E"/>
    <w:rsid w:val="00E53329"/>
    <w:rsid w:val="00E53AFC"/>
    <w:rsid w:val="00E53D74"/>
    <w:rsid w:val="00E54437"/>
    <w:rsid w:val="00E54F9B"/>
    <w:rsid w:val="00E603F5"/>
    <w:rsid w:val="00E6090E"/>
    <w:rsid w:val="00E62332"/>
    <w:rsid w:val="00E63E5A"/>
    <w:rsid w:val="00E64B18"/>
    <w:rsid w:val="00E65152"/>
    <w:rsid w:val="00E66D4D"/>
    <w:rsid w:val="00E7001D"/>
    <w:rsid w:val="00E713AE"/>
    <w:rsid w:val="00E72677"/>
    <w:rsid w:val="00E72ED1"/>
    <w:rsid w:val="00E739D5"/>
    <w:rsid w:val="00E74C72"/>
    <w:rsid w:val="00E75708"/>
    <w:rsid w:val="00E76F68"/>
    <w:rsid w:val="00E80624"/>
    <w:rsid w:val="00E80EC9"/>
    <w:rsid w:val="00E822A8"/>
    <w:rsid w:val="00E82662"/>
    <w:rsid w:val="00E83416"/>
    <w:rsid w:val="00E84711"/>
    <w:rsid w:val="00E85205"/>
    <w:rsid w:val="00E858D5"/>
    <w:rsid w:val="00E8619F"/>
    <w:rsid w:val="00E863C5"/>
    <w:rsid w:val="00E86754"/>
    <w:rsid w:val="00E86C2D"/>
    <w:rsid w:val="00E9036B"/>
    <w:rsid w:val="00E925EF"/>
    <w:rsid w:val="00E94B52"/>
    <w:rsid w:val="00E951C8"/>
    <w:rsid w:val="00E96F7A"/>
    <w:rsid w:val="00E97940"/>
    <w:rsid w:val="00E97ED8"/>
    <w:rsid w:val="00EA0AA2"/>
    <w:rsid w:val="00EA1512"/>
    <w:rsid w:val="00EA1E73"/>
    <w:rsid w:val="00EA1FD7"/>
    <w:rsid w:val="00EA239F"/>
    <w:rsid w:val="00EA23B0"/>
    <w:rsid w:val="00EA3F0B"/>
    <w:rsid w:val="00EA5930"/>
    <w:rsid w:val="00EA77D5"/>
    <w:rsid w:val="00EB16FD"/>
    <w:rsid w:val="00EB1D69"/>
    <w:rsid w:val="00EB24C2"/>
    <w:rsid w:val="00EB27B6"/>
    <w:rsid w:val="00EB2DA5"/>
    <w:rsid w:val="00EB4E1D"/>
    <w:rsid w:val="00EB69CD"/>
    <w:rsid w:val="00EB6BDE"/>
    <w:rsid w:val="00EB6D5A"/>
    <w:rsid w:val="00EB7059"/>
    <w:rsid w:val="00EB79A2"/>
    <w:rsid w:val="00EB7C67"/>
    <w:rsid w:val="00EC079F"/>
    <w:rsid w:val="00EC0A49"/>
    <w:rsid w:val="00EC4C6C"/>
    <w:rsid w:val="00EC59B4"/>
    <w:rsid w:val="00EC7F19"/>
    <w:rsid w:val="00ED288C"/>
    <w:rsid w:val="00ED34DE"/>
    <w:rsid w:val="00ED4700"/>
    <w:rsid w:val="00ED53D6"/>
    <w:rsid w:val="00ED733C"/>
    <w:rsid w:val="00ED73B1"/>
    <w:rsid w:val="00ED7B27"/>
    <w:rsid w:val="00ED7BD2"/>
    <w:rsid w:val="00EE065E"/>
    <w:rsid w:val="00EE17B2"/>
    <w:rsid w:val="00EE1ABD"/>
    <w:rsid w:val="00EE2CF8"/>
    <w:rsid w:val="00EE32D6"/>
    <w:rsid w:val="00EE3781"/>
    <w:rsid w:val="00EE38C4"/>
    <w:rsid w:val="00EE3CAD"/>
    <w:rsid w:val="00EE4E3F"/>
    <w:rsid w:val="00EE66A0"/>
    <w:rsid w:val="00EE7C86"/>
    <w:rsid w:val="00EF199D"/>
    <w:rsid w:val="00EF2C97"/>
    <w:rsid w:val="00EF3312"/>
    <w:rsid w:val="00EF48A3"/>
    <w:rsid w:val="00EF5431"/>
    <w:rsid w:val="00EF628B"/>
    <w:rsid w:val="00EF6713"/>
    <w:rsid w:val="00EF671C"/>
    <w:rsid w:val="00F01020"/>
    <w:rsid w:val="00F0162B"/>
    <w:rsid w:val="00F02633"/>
    <w:rsid w:val="00F02B84"/>
    <w:rsid w:val="00F03F8E"/>
    <w:rsid w:val="00F049C0"/>
    <w:rsid w:val="00F04ABA"/>
    <w:rsid w:val="00F05F2B"/>
    <w:rsid w:val="00F07FD9"/>
    <w:rsid w:val="00F1007B"/>
    <w:rsid w:val="00F10EB4"/>
    <w:rsid w:val="00F11ABC"/>
    <w:rsid w:val="00F13A47"/>
    <w:rsid w:val="00F1524F"/>
    <w:rsid w:val="00F166E8"/>
    <w:rsid w:val="00F21CC3"/>
    <w:rsid w:val="00F22C68"/>
    <w:rsid w:val="00F23C8E"/>
    <w:rsid w:val="00F24120"/>
    <w:rsid w:val="00F24299"/>
    <w:rsid w:val="00F25404"/>
    <w:rsid w:val="00F25DBA"/>
    <w:rsid w:val="00F30DC2"/>
    <w:rsid w:val="00F328C7"/>
    <w:rsid w:val="00F32FD8"/>
    <w:rsid w:val="00F33173"/>
    <w:rsid w:val="00F365EB"/>
    <w:rsid w:val="00F3684B"/>
    <w:rsid w:val="00F36ADE"/>
    <w:rsid w:val="00F36BD3"/>
    <w:rsid w:val="00F3712D"/>
    <w:rsid w:val="00F3728E"/>
    <w:rsid w:val="00F41912"/>
    <w:rsid w:val="00F43C96"/>
    <w:rsid w:val="00F43FB1"/>
    <w:rsid w:val="00F45814"/>
    <w:rsid w:val="00F468AA"/>
    <w:rsid w:val="00F475D0"/>
    <w:rsid w:val="00F51293"/>
    <w:rsid w:val="00F53E6E"/>
    <w:rsid w:val="00F54CFD"/>
    <w:rsid w:val="00F54EAA"/>
    <w:rsid w:val="00F55DB5"/>
    <w:rsid w:val="00F5678D"/>
    <w:rsid w:val="00F56BF8"/>
    <w:rsid w:val="00F5704B"/>
    <w:rsid w:val="00F6039C"/>
    <w:rsid w:val="00F60DB4"/>
    <w:rsid w:val="00F622D7"/>
    <w:rsid w:val="00F62BCD"/>
    <w:rsid w:val="00F64A43"/>
    <w:rsid w:val="00F66D32"/>
    <w:rsid w:val="00F74806"/>
    <w:rsid w:val="00F75AD4"/>
    <w:rsid w:val="00F80B38"/>
    <w:rsid w:val="00F817EA"/>
    <w:rsid w:val="00F82AE9"/>
    <w:rsid w:val="00F830AA"/>
    <w:rsid w:val="00F84E92"/>
    <w:rsid w:val="00F85502"/>
    <w:rsid w:val="00F8558B"/>
    <w:rsid w:val="00F909C1"/>
    <w:rsid w:val="00F930D5"/>
    <w:rsid w:val="00F9344D"/>
    <w:rsid w:val="00F95348"/>
    <w:rsid w:val="00F953E2"/>
    <w:rsid w:val="00F95472"/>
    <w:rsid w:val="00F9557B"/>
    <w:rsid w:val="00F95910"/>
    <w:rsid w:val="00F96CB1"/>
    <w:rsid w:val="00FA07F7"/>
    <w:rsid w:val="00FA0E2A"/>
    <w:rsid w:val="00FA126F"/>
    <w:rsid w:val="00FA1D65"/>
    <w:rsid w:val="00FA4308"/>
    <w:rsid w:val="00FA4792"/>
    <w:rsid w:val="00FA4DC3"/>
    <w:rsid w:val="00FA5503"/>
    <w:rsid w:val="00FA615E"/>
    <w:rsid w:val="00FA7EEC"/>
    <w:rsid w:val="00FB060E"/>
    <w:rsid w:val="00FB0FBD"/>
    <w:rsid w:val="00FB11A6"/>
    <w:rsid w:val="00FB155C"/>
    <w:rsid w:val="00FB19A9"/>
    <w:rsid w:val="00FB3713"/>
    <w:rsid w:val="00FB502E"/>
    <w:rsid w:val="00FB60A2"/>
    <w:rsid w:val="00FB62CC"/>
    <w:rsid w:val="00FB6614"/>
    <w:rsid w:val="00FB715C"/>
    <w:rsid w:val="00FB7A0E"/>
    <w:rsid w:val="00FB7CBF"/>
    <w:rsid w:val="00FC1045"/>
    <w:rsid w:val="00FC22D7"/>
    <w:rsid w:val="00FC3739"/>
    <w:rsid w:val="00FC3DC8"/>
    <w:rsid w:val="00FC3E87"/>
    <w:rsid w:val="00FC4254"/>
    <w:rsid w:val="00FC4FCD"/>
    <w:rsid w:val="00FC67F7"/>
    <w:rsid w:val="00FC7D28"/>
    <w:rsid w:val="00FC7DB9"/>
    <w:rsid w:val="00FD0353"/>
    <w:rsid w:val="00FD0FBB"/>
    <w:rsid w:val="00FD3415"/>
    <w:rsid w:val="00FD3FB6"/>
    <w:rsid w:val="00FD4C6C"/>
    <w:rsid w:val="00FD5018"/>
    <w:rsid w:val="00FD5583"/>
    <w:rsid w:val="00FD62E9"/>
    <w:rsid w:val="00FD7005"/>
    <w:rsid w:val="00FE0F51"/>
    <w:rsid w:val="00FE1512"/>
    <w:rsid w:val="00FE1D7A"/>
    <w:rsid w:val="00FE3023"/>
    <w:rsid w:val="00FE46C1"/>
    <w:rsid w:val="00FE68C4"/>
    <w:rsid w:val="00FE6A32"/>
    <w:rsid w:val="00FE77CA"/>
    <w:rsid w:val="00FE7B8D"/>
    <w:rsid w:val="00FE7DFF"/>
    <w:rsid w:val="00FF43CF"/>
    <w:rsid w:val="00FF46CA"/>
    <w:rsid w:val="00FF486F"/>
    <w:rsid w:val="00FF4F02"/>
    <w:rsid w:val="00FF5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B8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E4647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464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62E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4459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4459A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4459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4459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6D515D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1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1369</TotalTime>
  <Pages>4</Pages>
  <Words>730</Words>
  <Characters>4167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20</cp:revision>
  <cp:lastPrinted>2013-04-10T13:27:00Z</cp:lastPrinted>
  <dcterms:created xsi:type="dcterms:W3CDTF">2013-02-28T13:11:00Z</dcterms:created>
  <dcterms:modified xsi:type="dcterms:W3CDTF">2013-04-12T13:19:00Z</dcterms:modified>
</cp:coreProperties>
</file>